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5539" w14:textId="77777777" w:rsidR="006C332C" w:rsidRDefault="00775247" w:rsidP="006C332C">
      <w:pPr>
        <w:pStyle w:val="Titel"/>
      </w:pPr>
      <w:r>
        <w:t xml:space="preserve">Vertrag zum Vergabeverfahren </w:t>
      </w:r>
    </w:p>
    <w:p w14:paraId="0487B0F6" w14:textId="77777777" w:rsidR="007B7431" w:rsidRPr="007B7431" w:rsidRDefault="007B7431" w:rsidP="007B7431">
      <w:pPr>
        <w:spacing w:after="0" w:line="410" w:lineRule="exact"/>
        <w:jc w:val="left"/>
        <w:rPr>
          <w:rFonts w:ascii="Arial Narrow" w:eastAsia="Times New Roman" w:hAnsi="Arial Narrow" w:cs="ArialMT"/>
          <w:b/>
          <w:bCs/>
          <w:color w:val="00A096"/>
          <w:spacing w:val="-4"/>
          <w:sz w:val="36"/>
          <w:szCs w:val="19"/>
        </w:rPr>
      </w:pPr>
      <w:r w:rsidRPr="007B7431">
        <w:rPr>
          <w:rFonts w:ascii="Arial Narrow" w:eastAsia="Times New Roman" w:hAnsi="Arial Narrow" w:cs="ArialMT"/>
          <w:b/>
          <w:bCs/>
          <w:color w:val="00A096"/>
          <w:spacing w:val="-4"/>
          <w:sz w:val="36"/>
          <w:szCs w:val="19"/>
        </w:rPr>
        <w:t>LAUT UND KLAR Festival</w:t>
      </w:r>
    </w:p>
    <w:p w14:paraId="649C8B2E" w14:textId="77777777" w:rsidR="007B7431" w:rsidRPr="007B7431" w:rsidRDefault="007B7431" w:rsidP="007B7431">
      <w:pPr>
        <w:spacing w:after="0" w:line="410" w:lineRule="exact"/>
        <w:jc w:val="left"/>
        <w:rPr>
          <w:rFonts w:ascii="Arial Narrow" w:eastAsia="Times New Roman" w:hAnsi="Arial Narrow" w:cs="ArialMT"/>
          <w:b/>
          <w:color w:val="00A096"/>
          <w:spacing w:val="-4"/>
          <w:sz w:val="36"/>
          <w:szCs w:val="19"/>
        </w:rPr>
      </w:pPr>
      <w:r w:rsidRPr="007B7431">
        <w:rPr>
          <w:rFonts w:ascii="Arial Narrow" w:eastAsia="Times New Roman" w:hAnsi="Arial Narrow" w:cs="ArialMT"/>
          <w:b/>
          <w:bCs/>
          <w:color w:val="00A096"/>
          <w:spacing w:val="-4"/>
          <w:sz w:val="36"/>
          <w:szCs w:val="19"/>
        </w:rPr>
        <w:t>Los 1: Veranstaltungstechnik und (Leih)-Möbel für Tagesveranstaltung </w:t>
      </w:r>
    </w:p>
    <w:p w14:paraId="0B56DF8C" w14:textId="77777777" w:rsidR="00046670" w:rsidRPr="00046670" w:rsidRDefault="00046670" w:rsidP="0004667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66302A4B" w14:textId="77777777" w:rsidTr="00312D1E">
        <w:tc>
          <w:tcPr>
            <w:tcW w:w="4530" w:type="dxa"/>
          </w:tcPr>
          <w:p w14:paraId="1ECABA8E" w14:textId="77777777" w:rsidR="00312D1E" w:rsidRDefault="00312D1E" w:rsidP="00421397">
            <w:pPr>
              <w:jc w:val="left"/>
            </w:pPr>
          </w:p>
          <w:p w14:paraId="62639201" w14:textId="77777777" w:rsidR="006C332C" w:rsidRDefault="006C332C" w:rsidP="00421397">
            <w:pPr>
              <w:jc w:val="left"/>
            </w:pPr>
            <w:r>
              <w:t>Zwischen</w:t>
            </w:r>
          </w:p>
        </w:tc>
        <w:tc>
          <w:tcPr>
            <w:tcW w:w="4530" w:type="dxa"/>
          </w:tcPr>
          <w:p w14:paraId="20E527F3" w14:textId="77777777" w:rsidR="00312D1E" w:rsidRDefault="00312D1E" w:rsidP="00421397">
            <w:pPr>
              <w:jc w:val="left"/>
            </w:pPr>
          </w:p>
          <w:p w14:paraId="123A6B39" w14:textId="77777777" w:rsidR="006C332C" w:rsidRDefault="006C332C" w:rsidP="00421397">
            <w:pPr>
              <w:jc w:val="left"/>
            </w:pPr>
            <w:r>
              <w:t>und</w:t>
            </w:r>
          </w:p>
        </w:tc>
      </w:tr>
      <w:tr w:rsidR="006C332C" w14:paraId="102F3A4C" w14:textId="77777777" w:rsidTr="00312D1E">
        <w:trPr>
          <w:trHeight w:val="1729"/>
        </w:trPr>
        <w:tc>
          <w:tcPr>
            <w:tcW w:w="4530" w:type="dxa"/>
          </w:tcPr>
          <w:p w14:paraId="60D36F1D" w14:textId="77777777" w:rsidR="00775247" w:rsidRDefault="006C332C" w:rsidP="00421397">
            <w:pPr>
              <w:jc w:val="left"/>
            </w:pPr>
            <w:r>
              <w:t>der Landesanstalt für Medien NRW,</w:t>
            </w:r>
            <w:r>
              <w:br/>
              <w:t>vertreten durch den Direktor, Dr. Tobias Schmid</w:t>
            </w:r>
            <w:r>
              <w:br/>
              <w:t>Zollhof 2, 40221 Düsseldorf</w:t>
            </w:r>
            <w:r>
              <w:br/>
            </w:r>
            <w:r w:rsidR="00111C32">
              <w:t>(im Folgenden Auftraggeberin)</w:t>
            </w:r>
          </w:p>
          <w:p w14:paraId="2A5A8CA5" w14:textId="77777777" w:rsidR="00775247" w:rsidRDefault="00775247" w:rsidP="00421397">
            <w:pPr>
              <w:jc w:val="left"/>
            </w:pPr>
          </w:p>
        </w:tc>
        <w:tc>
          <w:tcPr>
            <w:tcW w:w="4530" w:type="dxa"/>
          </w:tcPr>
          <w:p w14:paraId="6ED25900" w14:textId="77777777" w:rsidR="006C332C" w:rsidRDefault="006C332C" w:rsidP="00421397">
            <w:pPr>
              <w:jc w:val="left"/>
            </w:pPr>
            <w:r w:rsidRPr="000F3020">
              <w:rPr>
                <w:highlight w:val="yellow"/>
              </w:rPr>
              <w:t>N. N.</w:t>
            </w:r>
            <w:r>
              <w:br/>
              <w:t xml:space="preserve">(im Folgenden </w:t>
            </w:r>
            <w:proofErr w:type="spellStart"/>
            <w:r>
              <w:t>AuftragnehmerIn</w:t>
            </w:r>
            <w:proofErr w:type="spellEnd"/>
            <w:r>
              <w:t xml:space="preserve"> genannt)</w:t>
            </w:r>
          </w:p>
          <w:p w14:paraId="16AD44A5" w14:textId="77777777" w:rsidR="006C332C" w:rsidRDefault="006C332C" w:rsidP="00421397">
            <w:pPr>
              <w:jc w:val="left"/>
            </w:pPr>
          </w:p>
        </w:tc>
      </w:tr>
    </w:tbl>
    <w:p w14:paraId="7EDC2C9A" w14:textId="77777777" w:rsidR="00046670" w:rsidRPr="00AD2823" w:rsidRDefault="00046670" w:rsidP="00046670">
      <w:pPr>
        <w:spacing w:line="240" w:lineRule="auto"/>
        <w:rPr>
          <w:rFonts w:ascii="Arial Narrow" w:hAnsi="Arial Narrow"/>
          <w:b/>
          <w:sz w:val="22"/>
        </w:rPr>
      </w:pPr>
      <w:r>
        <w:rPr>
          <w:rFonts w:ascii="Arial Narrow" w:eastAsiaTheme="majorEastAsia" w:hAnsi="Arial Narrow"/>
          <w:b/>
          <w:color w:val="000000" w:themeColor="text1"/>
          <w:sz w:val="32"/>
          <w:szCs w:val="26"/>
        </w:rPr>
        <w:t>VORBEMERKUNG</w:t>
      </w:r>
    </w:p>
    <w:p w14:paraId="16493CEE" w14:textId="70FECEF3" w:rsidR="00FE6987" w:rsidRDefault="00FE6987" w:rsidP="00FE6987">
      <w:pPr>
        <w:spacing w:line="276" w:lineRule="auto"/>
      </w:pPr>
      <w:r>
        <w:t xml:space="preserve">Die Auftraggeberin beabsichtigt, am 02. Juli 2026 die Veranstaltung „LAUT UND KLAR – Das Festival für Demokratie und Zusammenhalt“ durchzuführen und </w:t>
      </w:r>
      <w:r w:rsidRPr="006D13F7">
        <w:rPr>
          <w:highlight w:val="yellow"/>
        </w:rPr>
        <w:t>den/die Auftragnehmer*in</w:t>
      </w:r>
      <w:r>
        <w:t xml:space="preserve"> mit der Bereitstellung und Betreuung der Veranstaltungstechnik zu beauftragen.</w:t>
      </w:r>
    </w:p>
    <w:p w14:paraId="4BFCE94F" w14:textId="698479C0" w:rsidR="00FE6987" w:rsidRDefault="00FE6987" w:rsidP="00FE6987">
      <w:pPr>
        <w:spacing w:line="276" w:lineRule="auto"/>
      </w:pPr>
      <w:r>
        <w:t>Gegenstand der Beauftragung ist die eigenständige Erbringung von Leistungen im Bereich Ton-, Licht- und Bildtechnik einschließlich Anlieferung, Aufbau, Betrieb, Steuerung und Abbau für eine Veranstaltung mit bis zu 200 Teilnehmenden.</w:t>
      </w:r>
    </w:p>
    <w:p w14:paraId="36013811" w14:textId="77777777" w:rsidR="00FE6987" w:rsidRDefault="00FE6987" w:rsidP="00FE6987">
      <w:pPr>
        <w:spacing w:line="276" w:lineRule="auto"/>
      </w:pPr>
      <w:r>
        <w:t>Ziel ist eine professionelle, barrierefreie und reibungslose Durchführung aller Programmpunkte sowie die Schaffung einer hochwertigen technischen Umgebung, die den Anforderungen der Mitwirkenden und Teilnehmenden gerecht wird.</w:t>
      </w:r>
    </w:p>
    <w:p w14:paraId="4F5D7E15" w14:textId="2968D6B2" w:rsidR="0023099E" w:rsidRDefault="00046670" w:rsidP="00FE6987">
      <w:pPr>
        <w:spacing w:line="276" w:lineRule="auto"/>
        <w:rPr>
          <w:szCs w:val="19"/>
        </w:rPr>
      </w:pPr>
      <w:r w:rsidRPr="0094313D">
        <w:rPr>
          <w:szCs w:val="19"/>
        </w:rPr>
        <w:t>Dies vorausgeschickt vereinbaren die Parteien was folgt:</w:t>
      </w:r>
    </w:p>
    <w:p w14:paraId="686FD63D" w14:textId="77777777" w:rsidR="0023099E" w:rsidRDefault="0023099E">
      <w:pPr>
        <w:spacing w:after="160" w:line="259" w:lineRule="auto"/>
        <w:jc w:val="left"/>
        <w:rPr>
          <w:szCs w:val="19"/>
        </w:rPr>
      </w:pPr>
      <w:r>
        <w:rPr>
          <w:szCs w:val="19"/>
        </w:rPr>
        <w:br w:type="page"/>
      </w:r>
    </w:p>
    <w:p w14:paraId="50BAD26E" w14:textId="77777777" w:rsidR="006C332C" w:rsidRDefault="00111C32" w:rsidP="00111C32">
      <w:pPr>
        <w:pStyle w:val="berschrift1"/>
      </w:pPr>
      <w:r w:rsidRPr="00111C32">
        <w:lastRenderedPageBreak/>
        <w:t xml:space="preserve">§ 1 </w:t>
      </w:r>
      <w:r w:rsidRPr="009812A6">
        <w:t>VERTRAGSGEGENSTAND</w:t>
      </w:r>
      <w:r w:rsidR="006C332C">
        <w:tab/>
      </w:r>
    </w:p>
    <w:p w14:paraId="61F49E8F" w14:textId="6D70D00E" w:rsidR="00364ECC" w:rsidRPr="0094313D" w:rsidRDefault="00364ECC" w:rsidP="000A536F">
      <w:pPr>
        <w:pStyle w:val="Listenabsatz"/>
        <w:numPr>
          <w:ilvl w:val="0"/>
          <w:numId w:val="23"/>
        </w:numPr>
        <w:spacing w:after="120" w:line="276" w:lineRule="auto"/>
        <w:ind w:left="425" w:hanging="425"/>
        <w:contextualSpacing w:val="0"/>
        <w:rPr>
          <w:szCs w:val="19"/>
        </w:rPr>
      </w:pPr>
      <w:r w:rsidRPr="00AC3C32">
        <w:rPr>
          <w:szCs w:val="19"/>
          <w:highlight w:val="yellow"/>
        </w:rPr>
        <w:t xml:space="preserve">Der/Die </w:t>
      </w:r>
      <w:proofErr w:type="spellStart"/>
      <w:r w:rsidRPr="00AC3C32">
        <w:rPr>
          <w:szCs w:val="19"/>
          <w:highlight w:val="yellow"/>
        </w:rPr>
        <w:t>AuftragnehmerIn</w:t>
      </w:r>
      <w:proofErr w:type="spellEnd"/>
      <w:r w:rsidRPr="00AC3C32">
        <w:rPr>
          <w:szCs w:val="19"/>
        </w:rPr>
        <w:t xml:space="preserve"> </w:t>
      </w:r>
      <w:r w:rsidRPr="0094313D">
        <w:rPr>
          <w:szCs w:val="19"/>
        </w:rPr>
        <w:t>verpflichtet sich, für die Auftraggeberi</w:t>
      </w:r>
      <w:r>
        <w:rPr>
          <w:szCs w:val="19"/>
        </w:rPr>
        <w:t xml:space="preserve">n </w:t>
      </w:r>
      <w:r w:rsidR="00F03D13">
        <w:rPr>
          <w:szCs w:val="19"/>
        </w:rPr>
        <w:t>Technik- und Mietmobiliar</w:t>
      </w:r>
      <w:r>
        <w:rPr>
          <w:szCs w:val="19"/>
        </w:rPr>
        <w:t xml:space="preserve">-Leistungen </w:t>
      </w:r>
      <w:r w:rsidRPr="0094313D">
        <w:rPr>
          <w:szCs w:val="19"/>
        </w:rPr>
        <w:t xml:space="preserve">zu dem oben beschriebenen Zweck der Auftraggeberin durchzuführen nach Maßgabe: </w:t>
      </w:r>
    </w:p>
    <w:p w14:paraId="0073CA1E" w14:textId="77777777" w:rsidR="00364ECC" w:rsidRPr="002B3262" w:rsidRDefault="00364ECC" w:rsidP="000A536F">
      <w:pPr>
        <w:pStyle w:val="Listenabsatz"/>
        <w:numPr>
          <w:ilvl w:val="0"/>
          <w:numId w:val="24"/>
        </w:numPr>
        <w:spacing w:after="0" w:line="276" w:lineRule="auto"/>
        <w:ind w:left="782" w:hanging="425"/>
        <w:contextualSpacing w:val="0"/>
        <w:rPr>
          <w:szCs w:val="19"/>
        </w:rPr>
      </w:pPr>
      <w:r w:rsidRPr="002B3262">
        <w:rPr>
          <w:szCs w:val="19"/>
        </w:rPr>
        <w:t xml:space="preserve">der </w:t>
      </w:r>
      <w:r>
        <w:rPr>
          <w:szCs w:val="19"/>
        </w:rPr>
        <w:t xml:space="preserve">Leistungsbeschreibung und der Vergabeunterlagen </w:t>
      </w:r>
    </w:p>
    <w:p w14:paraId="751D7F2B" w14:textId="2903562E" w:rsidR="00364ECC" w:rsidRDefault="00364ECC" w:rsidP="000A536F">
      <w:pPr>
        <w:pStyle w:val="Listenabsatz"/>
        <w:numPr>
          <w:ilvl w:val="0"/>
          <w:numId w:val="24"/>
        </w:numPr>
        <w:spacing w:after="0" w:line="276" w:lineRule="auto"/>
        <w:ind w:left="782" w:hanging="425"/>
        <w:contextualSpacing w:val="0"/>
        <w:rPr>
          <w:szCs w:val="19"/>
        </w:rPr>
      </w:pPr>
      <w:r w:rsidRPr="002B3262">
        <w:rPr>
          <w:szCs w:val="19"/>
        </w:rPr>
        <w:t>des Angebots</w:t>
      </w:r>
      <w:r>
        <w:rPr>
          <w:szCs w:val="19"/>
        </w:rPr>
        <w:t xml:space="preserve"> </w:t>
      </w:r>
      <w:r w:rsidRPr="00A63FE2">
        <w:rPr>
          <w:szCs w:val="19"/>
          <w:highlight w:val="yellow"/>
        </w:rPr>
        <w:t>des/d</w:t>
      </w:r>
      <w:r>
        <w:rPr>
          <w:szCs w:val="19"/>
          <w:highlight w:val="yellow"/>
        </w:rPr>
        <w:t>er</w:t>
      </w:r>
      <w:r w:rsidRPr="00A63FE2">
        <w:rPr>
          <w:szCs w:val="19"/>
          <w:highlight w:val="yellow"/>
        </w:rPr>
        <w:t xml:space="preserve"> </w:t>
      </w:r>
      <w:proofErr w:type="spellStart"/>
      <w:r w:rsidRPr="00A63FE2">
        <w:rPr>
          <w:szCs w:val="19"/>
          <w:highlight w:val="yellow"/>
        </w:rPr>
        <w:t>AuftragnehmersIn</w:t>
      </w:r>
      <w:proofErr w:type="spellEnd"/>
      <w:r w:rsidRPr="00A63FE2">
        <w:rPr>
          <w:szCs w:val="19"/>
        </w:rPr>
        <w:t xml:space="preserve"> </w:t>
      </w:r>
      <w:r w:rsidRPr="002B3262">
        <w:rPr>
          <w:szCs w:val="19"/>
        </w:rPr>
        <w:t xml:space="preserve">vom </w:t>
      </w:r>
      <w:r w:rsidR="004B3C30">
        <w:rPr>
          <w:szCs w:val="19"/>
        </w:rPr>
        <w:t>TT</w:t>
      </w:r>
      <w:r>
        <w:rPr>
          <w:szCs w:val="19"/>
        </w:rPr>
        <w:t>.</w:t>
      </w:r>
      <w:r w:rsidR="004B3C30">
        <w:rPr>
          <w:szCs w:val="19"/>
        </w:rPr>
        <w:t>MM</w:t>
      </w:r>
      <w:r>
        <w:rPr>
          <w:szCs w:val="19"/>
        </w:rPr>
        <w:t>.202</w:t>
      </w:r>
      <w:r w:rsidR="00C92CCF">
        <w:rPr>
          <w:szCs w:val="19"/>
        </w:rPr>
        <w:t>6</w:t>
      </w:r>
    </w:p>
    <w:p w14:paraId="5FA4071A" w14:textId="77777777" w:rsidR="007B3965" w:rsidRDefault="007B3965" w:rsidP="007B3965">
      <w:pPr>
        <w:spacing w:after="0" w:line="276" w:lineRule="auto"/>
        <w:rPr>
          <w:szCs w:val="19"/>
        </w:rPr>
      </w:pPr>
    </w:p>
    <w:p w14:paraId="53F45880" w14:textId="31F51209" w:rsidR="00111C32" w:rsidRDefault="007B3965" w:rsidP="00C82761">
      <w:pPr>
        <w:spacing w:after="0" w:line="276" w:lineRule="auto"/>
        <w:ind w:left="425"/>
        <w:rPr>
          <w:szCs w:val="19"/>
        </w:rPr>
      </w:pPr>
      <w:r w:rsidRPr="007B3965">
        <w:rPr>
          <w:szCs w:val="19"/>
        </w:rPr>
        <w:t xml:space="preserve">Das Angebot </w:t>
      </w:r>
      <w:r w:rsidRPr="00F075F3">
        <w:rPr>
          <w:szCs w:val="19"/>
          <w:highlight w:val="yellow"/>
        </w:rPr>
        <w:t xml:space="preserve">des/der </w:t>
      </w:r>
      <w:proofErr w:type="spellStart"/>
      <w:r w:rsidRPr="00F075F3">
        <w:rPr>
          <w:szCs w:val="19"/>
          <w:highlight w:val="yellow"/>
        </w:rPr>
        <w:t>AuftragnehmerIn</w:t>
      </w:r>
      <w:proofErr w:type="spellEnd"/>
      <w:r w:rsidRPr="007B3965">
        <w:rPr>
          <w:szCs w:val="19"/>
        </w:rPr>
        <w:t xml:space="preserve"> vo</w:t>
      </w:r>
      <w:r w:rsidR="00F075F3">
        <w:rPr>
          <w:szCs w:val="19"/>
        </w:rPr>
        <w:t xml:space="preserve">m </w:t>
      </w:r>
      <w:r w:rsidR="004B3C30">
        <w:rPr>
          <w:szCs w:val="19"/>
        </w:rPr>
        <w:t>TT</w:t>
      </w:r>
      <w:r w:rsidR="00F075F3">
        <w:rPr>
          <w:szCs w:val="19"/>
        </w:rPr>
        <w:t>.</w:t>
      </w:r>
      <w:r w:rsidR="004B3C30">
        <w:rPr>
          <w:szCs w:val="19"/>
        </w:rPr>
        <w:t>MM</w:t>
      </w:r>
      <w:r w:rsidR="00F075F3">
        <w:rPr>
          <w:szCs w:val="19"/>
        </w:rPr>
        <w:t>.202</w:t>
      </w:r>
      <w:r w:rsidR="00C92CCF">
        <w:rPr>
          <w:szCs w:val="19"/>
        </w:rPr>
        <w:t>6</w:t>
      </w:r>
      <w:r w:rsidRPr="007B3965">
        <w:rPr>
          <w:szCs w:val="19"/>
        </w:rPr>
        <w:t xml:space="preserve"> sowie sämtliche Unterlagen des Vergabeverfahrens sind Bestandteil dieses Vertrages, sofern und </w:t>
      </w:r>
      <w:proofErr w:type="gramStart"/>
      <w:r w:rsidRPr="007B3965">
        <w:rPr>
          <w:szCs w:val="19"/>
        </w:rPr>
        <w:t>soweit</w:t>
      </w:r>
      <w:proofErr w:type="gramEnd"/>
      <w:r w:rsidRPr="007B3965">
        <w:rPr>
          <w:szCs w:val="19"/>
        </w:rPr>
        <w:t xml:space="preserve"> in diesem Vertrag nicht anderes vereinbart ist.</w:t>
      </w:r>
    </w:p>
    <w:p w14:paraId="0CAFB50A" w14:textId="77777777" w:rsidR="001B35E4" w:rsidRPr="001B35E4" w:rsidRDefault="001B35E4" w:rsidP="001B35E4">
      <w:pPr>
        <w:spacing w:after="0" w:line="276" w:lineRule="auto"/>
        <w:rPr>
          <w:szCs w:val="19"/>
        </w:rPr>
      </w:pPr>
    </w:p>
    <w:p w14:paraId="0367979A" w14:textId="6666F8A2" w:rsidR="00565EB0" w:rsidRPr="00565EB0" w:rsidRDefault="00565EB0" w:rsidP="00565EB0">
      <w:pPr>
        <w:pStyle w:val="Listenabsatz"/>
        <w:numPr>
          <w:ilvl w:val="0"/>
          <w:numId w:val="23"/>
        </w:numPr>
        <w:ind w:left="425" w:hanging="425"/>
      </w:pPr>
      <w:r>
        <w:t xml:space="preserve">Sämtliche Leistungen sind am Veranstaltungsort zu erbringen. Die Veranstaltung </w:t>
      </w:r>
      <w:r w:rsidR="0039141C" w:rsidRPr="00216880">
        <w:t>„</w:t>
      </w:r>
      <w:r w:rsidR="0039141C">
        <w:t>LAUT UND KLAR – Das Festival für Demokratie und Zusammenhalt</w:t>
      </w:r>
      <w:r>
        <w:t xml:space="preserve">“ findet am </w:t>
      </w:r>
      <w:r w:rsidR="005F18DC">
        <w:t>02</w:t>
      </w:r>
      <w:r>
        <w:t>.0</w:t>
      </w:r>
      <w:r w:rsidR="005F18DC">
        <w:t>7</w:t>
      </w:r>
      <w:r>
        <w:t>.2026 in der</w:t>
      </w:r>
      <w:r w:rsidR="005F18DC">
        <w:t xml:space="preserve"> Landesanstalt für Medien NRW</w:t>
      </w:r>
      <w:r>
        <w:t>,</w:t>
      </w:r>
      <w:r w:rsidRPr="00A23B74">
        <w:t xml:space="preserve"> </w:t>
      </w:r>
      <w:r w:rsidR="005F18DC">
        <w:t>Zollhof 2</w:t>
      </w:r>
      <w:r>
        <w:t xml:space="preserve">, </w:t>
      </w:r>
      <w:r w:rsidR="005F18DC">
        <w:t>40221</w:t>
      </w:r>
      <w:r w:rsidRPr="00A23B74">
        <w:t xml:space="preserve"> </w:t>
      </w:r>
      <w:r w:rsidR="005F18DC">
        <w:t>Düsseldorf</w:t>
      </w:r>
      <w:r>
        <w:t>, statt.</w:t>
      </w:r>
    </w:p>
    <w:p w14:paraId="18E3BEF9" w14:textId="77777777" w:rsidR="00565EB0" w:rsidRPr="00565EB0" w:rsidRDefault="00565EB0" w:rsidP="00565EB0">
      <w:pPr>
        <w:pStyle w:val="Listenabsatz"/>
        <w:ind w:left="425"/>
      </w:pPr>
    </w:p>
    <w:p w14:paraId="32DFABB0" w14:textId="55D73DCF" w:rsidR="00D71AEB" w:rsidRDefault="003F4BA1" w:rsidP="00920B7B">
      <w:pPr>
        <w:pStyle w:val="Listenabsatz"/>
        <w:numPr>
          <w:ilvl w:val="0"/>
          <w:numId w:val="23"/>
        </w:numPr>
        <w:ind w:left="425" w:hanging="425"/>
      </w:pPr>
      <w:r>
        <w:rPr>
          <w:highlight w:val="yellow"/>
        </w:rPr>
        <w:t>De</w:t>
      </w:r>
      <w:r w:rsidRPr="006C1B54">
        <w:rPr>
          <w:highlight w:val="yellow"/>
        </w:rPr>
        <w:t xml:space="preserve">r/Die </w:t>
      </w:r>
      <w:proofErr w:type="spellStart"/>
      <w:r w:rsidRPr="006C1B54">
        <w:rPr>
          <w:highlight w:val="yellow"/>
        </w:rPr>
        <w:t>AuftragnehmerIn</w:t>
      </w:r>
      <w:proofErr w:type="spellEnd"/>
      <w:r w:rsidRPr="00901AEF">
        <w:t xml:space="preserve"> </w:t>
      </w:r>
      <w:r>
        <w:t>erbringt die Leistung im Zeitraum vom 01.07.2026 bis zum 03.07.2026 nach Maßgabe der Leistungsbeschreibung. Er/Sie trifft alle dafür notwendigen Vorbereitungen rechtzeitig und in eigener Verantwortung.</w:t>
      </w:r>
    </w:p>
    <w:p w14:paraId="4D963F83" w14:textId="77777777" w:rsidR="00920B7B" w:rsidRPr="00D71AEB" w:rsidRDefault="00920B7B" w:rsidP="00920B7B">
      <w:pPr>
        <w:pStyle w:val="Listenabsatz"/>
        <w:ind w:left="425"/>
      </w:pPr>
    </w:p>
    <w:p w14:paraId="217B2A11" w14:textId="17962FE3" w:rsidR="00920B7B" w:rsidRPr="00920B7B" w:rsidRDefault="00901AEF" w:rsidP="00920B7B">
      <w:pPr>
        <w:pStyle w:val="Listenabsatz"/>
        <w:numPr>
          <w:ilvl w:val="0"/>
          <w:numId w:val="23"/>
        </w:numPr>
        <w:ind w:left="425" w:hanging="425"/>
      </w:pPr>
      <w:r w:rsidRPr="0055748E">
        <w:rPr>
          <w:szCs w:val="19"/>
        </w:rPr>
        <w:t xml:space="preserve">Für die Durchführung dieses Vertrages wird </w:t>
      </w:r>
      <w:r w:rsidRPr="0055748E">
        <w:rPr>
          <w:szCs w:val="19"/>
          <w:highlight w:val="yellow"/>
        </w:rPr>
        <w:t xml:space="preserve">der/die </w:t>
      </w:r>
      <w:proofErr w:type="spellStart"/>
      <w:r w:rsidRPr="0055748E">
        <w:rPr>
          <w:szCs w:val="19"/>
          <w:highlight w:val="yellow"/>
        </w:rPr>
        <w:t>AuftragnehmerIn</w:t>
      </w:r>
      <w:proofErr w:type="spellEnd"/>
      <w:r w:rsidRPr="0055748E">
        <w:rPr>
          <w:szCs w:val="19"/>
        </w:rPr>
        <w:t xml:space="preserve"> ausschließlich hinreichend qualifizierte Mitarbeitende beauftragen, die in der Lage sind, die hohen Anforderungen an die Durchführung dieses Vertrages zu erfüllen. </w:t>
      </w:r>
    </w:p>
    <w:p w14:paraId="65695DC0" w14:textId="77777777" w:rsidR="00920B7B" w:rsidRDefault="00920B7B" w:rsidP="00920B7B">
      <w:pPr>
        <w:pStyle w:val="Listenabsatz"/>
        <w:ind w:left="425"/>
      </w:pPr>
    </w:p>
    <w:p w14:paraId="6AE19FFD" w14:textId="77777777" w:rsidR="00920B7B" w:rsidRDefault="00920B7B" w:rsidP="00920B7B">
      <w:pPr>
        <w:pStyle w:val="Listenabsatz"/>
        <w:numPr>
          <w:ilvl w:val="0"/>
          <w:numId w:val="23"/>
        </w:numPr>
        <w:ind w:left="425" w:hanging="425"/>
      </w:pPr>
      <w:r w:rsidRPr="009A16FD">
        <w:rPr>
          <w:highlight w:val="yellow"/>
        </w:rPr>
        <w:t xml:space="preserve">Der/die </w:t>
      </w:r>
      <w:proofErr w:type="spellStart"/>
      <w:r w:rsidRPr="009A16FD">
        <w:rPr>
          <w:highlight w:val="yellow"/>
        </w:rPr>
        <w:t>AuftragnehmerIn</w:t>
      </w:r>
      <w:proofErr w:type="spellEnd"/>
      <w:r w:rsidRPr="00704F65">
        <w:t xml:space="preserve"> </w:t>
      </w:r>
      <w:r>
        <w:t xml:space="preserve">muss </w:t>
      </w:r>
      <w:r w:rsidRPr="00704F65">
        <w:t>über einen ausreichenden Versicherungsschut</w:t>
      </w:r>
      <w:r>
        <w:t>z verfügen</w:t>
      </w:r>
      <w:r w:rsidRPr="00704F65">
        <w:t xml:space="preserve">. </w:t>
      </w:r>
      <w:r>
        <w:t>Die</w:t>
      </w:r>
      <w:r w:rsidRPr="00704F65">
        <w:t xml:space="preserve"> Aufraggeberin </w:t>
      </w:r>
      <w:r>
        <w:t xml:space="preserve">kann von </w:t>
      </w:r>
      <w:r w:rsidRPr="009A16FD">
        <w:rPr>
          <w:highlight w:val="yellow"/>
        </w:rPr>
        <w:t xml:space="preserve">dem/der </w:t>
      </w:r>
      <w:proofErr w:type="spellStart"/>
      <w:r w:rsidRPr="009A16FD">
        <w:rPr>
          <w:highlight w:val="yellow"/>
        </w:rPr>
        <w:t>AuftragnehmerIn</w:t>
      </w:r>
      <w:proofErr w:type="spellEnd"/>
      <w:r w:rsidRPr="00704F65">
        <w:t xml:space="preserve"> </w:t>
      </w:r>
      <w:r>
        <w:t xml:space="preserve">jederzeit </w:t>
      </w:r>
      <w:r w:rsidRPr="00704F65">
        <w:t xml:space="preserve">einen entsprechenden Nachweis </w:t>
      </w:r>
      <w:r>
        <w:t>verlangen.</w:t>
      </w:r>
    </w:p>
    <w:p w14:paraId="702C345C" w14:textId="77777777" w:rsidR="00920B7B" w:rsidRDefault="00920B7B" w:rsidP="00920B7B"/>
    <w:p w14:paraId="39F7D974" w14:textId="77777777" w:rsidR="006B5D2D" w:rsidRPr="003F6692" w:rsidRDefault="006B5D2D" w:rsidP="006B5D2D">
      <w:pPr>
        <w:pStyle w:val="berschrift1"/>
      </w:pPr>
      <w:r w:rsidRPr="003F6692">
        <w:t xml:space="preserve">§ </w:t>
      </w:r>
      <w:r w:rsidR="00901AEF">
        <w:t>2</w:t>
      </w:r>
      <w:r>
        <w:t xml:space="preserve"> VERGÜTUNG</w:t>
      </w:r>
    </w:p>
    <w:p w14:paraId="745E0B22" w14:textId="570AF8B9" w:rsidR="00007516" w:rsidRDefault="00007516" w:rsidP="00007516">
      <w:pPr>
        <w:pStyle w:val="Listenabsatz"/>
        <w:numPr>
          <w:ilvl w:val="0"/>
          <w:numId w:val="19"/>
        </w:numPr>
      </w:pPr>
      <w:r w:rsidRPr="00007516">
        <w:t xml:space="preserve">Als Gegenleistung für die Ausführung der </w:t>
      </w:r>
      <w:r w:rsidRPr="00007516">
        <w:rPr>
          <w:highlight w:val="yellow"/>
        </w:rPr>
        <w:t xml:space="preserve">dem/der </w:t>
      </w:r>
      <w:proofErr w:type="spellStart"/>
      <w:r w:rsidRPr="00007516">
        <w:rPr>
          <w:highlight w:val="yellow"/>
        </w:rPr>
        <w:t>AuftragnehmerIn</w:t>
      </w:r>
      <w:proofErr w:type="spellEnd"/>
      <w:r w:rsidRPr="00007516">
        <w:t xml:space="preserve"> nach diesem Vertrag obliegenden Leistungen erhält </w:t>
      </w:r>
      <w:r w:rsidRPr="00007516">
        <w:rPr>
          <w:highlight w:val="yellow"/>
        </w:rPr>
        <w:t xml:space="preserve">der/die </w:t>
      </w:r>
      <w:proofErr w:type="spellStart"/>
      <w:r w:rsidRPr="00007516">
        <w:rPr>
          <w:highlight w:val="yellow"/>
        </w:rPr>
        <w:t>AuftragnehmerIn</w:t>
      </w:r>
      <w:proofErr w:type="spellEnd"/>
      <w:r w:rsidRPr="00007516">
        <w:t xml:space="preserve"> von der Auftraggeberin eine Vergütung in Höhe von EUR </w:t>
      </w:r>
      <w:r w:rsidR="006F57C1" w:rsidRPr="006F57C1">
        <w:rPr>
          <w:highlight w:val="yellow"/>
        </w:rPr>
        <w:t>XY</w:t>
      </w:r>
      <w:r w:rsidRPr="00007516">
        <w:t xml:space="preserve">. </w:t>
      </w:r>
      <w:r w:rsidR="00790FA8" w:rsidRPr="00790FA8">
        <w:t xml:space="preserve">Eine </w:t>
      </w:r>
      <w:r w:rsidR="004E7BD2">
        <w:t>gegebenenfalls</w:t>
      </w:r>
      <w:r w:rsidR="00790FA8" w:rsidRPr="00790FA8">
        <w:t xml:space="preserve"> anfallende Umsatzsteuer ist in der Vergütung enthalten.</w:t>
      </w:r>
      <w:r w:rsidR="00790FA8">
        <w:t xml:space="preserve"> </w:t>
      </w:r>
      <w:r w:rsidRPr="00007516">
        <w:t xml:space="preserve">Die Zahlung der Vergütung erfolgt nach Eingang der ordnungsgemäßen Rechnung (elektronisch an </w:t>
      </w:r>
      <w:hyperlink r:id="rId11" w:history="1">
        <w:r w:rsidR="00992044" w:rsidRPr="0078138F">
          <w:rPr>
            <w:rStyle w:val="Hyperlink"/>
          </w:rPr>
          <w:t>rechnung@medienanstalt-nrw.de</w:t>
        </w:r>
      </w:hyperlink>
      <w:r w:rsidR="00992044">
        <w:t xml:space="preserve">; </w:t>
      </w:r>
      <w:r w:rsidR="00116055">
        <w:t>die Rechnungstellung auf dem Postweg ist ausgeschlossen</w:t>
      </w:r>
      <w:r w:rsidRPr="00007516">
        <w:t>) unter Angabe des Verwendungszwecks Kostenstelle 70</w:t>
      </w:r>
      <w:r w:rsidR="008F0AE8">
        <w:t>63</w:t>
      </w:r>
      <w:r w:rsidRPr="00007516">
        <w:t xml:space="preserve">, </w:t>
      </w:r>
      <w:proofErr w:type="spellStart"/>
      <w:r w:rsidRPr="00007516">
        <w:t>Kontonr</w:t>
      </w:r>
      <w:proofErr w:type="spellEnd"/>
      <w:r w:rsidRPr="00007516">
        <w:t>. 50002</w:t>
      </w:r>
      <w:r w:rsidR="00AB2EDD">
        <w:t>0</w:t>
      </w:r>
      <w:r w:rsidRPr="00007516">
        <w:t xml:space="preserve">. Für den Zahlungsverzug der Auftraggeberin gelten die gesetzlichen Regelungen. </w:t>
      </w:r>
    </w:p>
    <w:p w14:paraId="56DE08F1" w14:textId="77777777" w:rsidR="00007516" w:rsidRDefault="00007516" w:rsidP="00007516">
      <w:pPr>
        <w:pStyle w:val="Listenabsatz"/>
        <w:ind w:left="425"/>
      </w:pPr>
    </w:p>
    <w:p w14:paraId="1F09ED7B" w14:textId="7A7984E6" w:rsidR="006B5D2D" w:rsidRDefault="006B5D2D" w:rsidP="00007516">
      <w:pPr>
        <w:pStyle w:val="Listenabsatz"/>
        <w:numPr>
          <w:ilvl w:val="0"/>
          <w:numId w:val="19"/>
        </w:numPr>
      </w:pPr>
      <w:r w:rsidRPr="003F6692">
        <w:t xml:space="preserve">Im Übrigen schließt die oben vereinbarte Vergütung alle weiteren Kosten ein, insbesondere alle Geschäftskosten, die </w:t>
      </w:r>
      <w:bookmarkStart w:id="0" w:name="_Hlk209607667"/>
      <w:r w:rsidRPr="00007516">
        <w:rPr>
          <w:highlight w:val="yellow"/>
        </w:rPr>
        <w:t>dem/der</w:t>
      </w:r>
      <w:r w:rsidRPr="003F6692">
        <w:t xml:space="preserve"> </w:t>
      </w:r>
      <w:proofErr w:type="spellStart"/>
      <w:r w:rsidRPr="00007516">
        <w:rPr>
          <w:highlight w:val="yellow"/>
        </w:rPr>
        <w:t>AuftragnehmerIn</w:t>
      </w:r>
      <w:proofErr w:type="spellEnd"/>
      <w:r w:rsidRPr="003F6692">
        <w:t xml:space="preserve"> </w:t>
      </w:r>
      <w:bookmarkEnd w:id="0"/>
      <w:r w:rsidRPr="003F6692">
        <w:t xml:space="preserve">in Folge </w:t>
      </w:r>
      <w:r w:rsidRPr="00007516">
        <w:rPr>
          <w:highlight w:val="yellow"/>
        </w:rPr>
        <w:t>seiner/</w:t>
      </w:r>
      <w:r w:rsidRPr="00007516">
        <w:rPr>
          <w:highlight w:val="yellow"/>
        </w:rPr>
        <w:fldChar w:fldCharType="begin"/>
      </w:r>
      <w:r w:rsidRPr="00007516">
        <w:rPr>
          <w:highlight w:val="yellow"/>
        </w:rPr>
        <w:instrText xml:space="preserve"> IF </w:instrText>
      </w:r>
      <w:r w:rsidRPr="00007516">
        <w:rPr>
          <w:highlight w:val="yellow"/>
        </w:rPr>
        <w:fldChar w:fldCharType="begin"/>
      </w:r>
      <w:r w:rsidRPr="00007516">
        <w:rPr>
          <w:highlight w:val="yellow"/>
        </w:rPr>
        <w:instrText xml:space="preserve"> MERGEFIELD Anrede_Vertrag </w:instrText>
      </w:r>
      <w:r w:rsidRPr="00007516">
        <w:rPr>
          <w:highlight w:val="yellow"/>
        </w:rPr>
        <w:fldChar w:fldCharType="separate"/>
      </w:r>
      <w:r w:rsidR="00C3685B">
        <w:rPr>
          <w:noProof/>
          <w:highlight w:val="yellow"/>
        </w:rPr>
        <w:instrText>«Anrede_Vertrag»</w:instrText>
      </w:r>
      <w:r w:rsidRPr="00007516">
        <w:rPr>
          <w:highlight w:val="yellow"/>
        </w:rPr>
        <w:fldChar w:fldCharType="end"/>
      </w:r>
      <w:r w:rsidRPr="00007516">
        <w:rPr>
          <w:highlight w:val="yellow"/>
        </w:rPr>
        <w:instrText xml:space="preserve"> = "Herrn" "seiner" "ihrer" </w:instrText>
      </w:r>
      <w:r w:rsidRPr="00007516">
        <w:rPr>
          <w:highlight w:val="yellow"/>
        </w:rPr>
        <w:fldChar w:fldCharType="separate"/>
      </w:r>
      <w:r w:rsidR="00C3685B" w:rsidRPr="00007516">
        <w:rPr>
          <w:noProof/>
          <w:highlight w:val="yellow"/>
        </w:rPr>
        <w:t>ihrer</w:t>
      </w:r>
      <w:r w:rsidRPr="00007516">
        <w:rPr>
          <w:highlight w:val="yellow"/>
        </w:rPr>
        <w:fldChar w:fldCharType="end"/>
      </w:r>
      <w:r w:rsidRPr="003F6692">
        <w:t xml:space="preserve"> vertraglichen Obliegenheiten entstehen (Aufwand für Hilfspersonal, Unteraufträge, </w:t>
      </w:r>
      <w:r w:rsidRPr="00C60E15">
        <w:t>Büroaufwand, Reisekosten etc</w:t>
      </w:r>
      <w:r w:rsidRPr="003F6692">
        <w:t xml:space="preserve">.). </w:t>
      </w:r>
    </w:p>
    <w:p w14:paraId="5AE838AF" w14:textId="77777777" w:rsidR="00007516" w:rsidRDefault="00007516" w:rsidP="00007516">
      <w:pPr>
        <w:pStyle w:val="Listenabsatz"/>
      </w:pPr>
    </w:p>
    <w:p w14:paraId="6EE26CD7" w14:textId="78BA1DD7" w:rsidR="00B82E1D" w:rsidRDefault="00007516" w:rsidP="00B82E1D">
      <w:pPr>
        <w:pStyle w:val="Listenabsatz"/>
        <w:numPr>
          <w:ilvl w:val="0"/>
          <w:numId w:val="19"/>
        </w:numPr>
      </w:pPr>
      <w:r w:rsidRPr="00007516">
        <w:lastRenderedPageBreak/>
        <w:t xml:space="preserve">Die Vergütung wird nicht fällig, wenn die Veranstaltung </w:t>
      </w:r>
      <w:r w:rsidR="00216880" w:rsidRPr="00216880">
        <w:t>„</w:t>
      </w:r>
      <w:r w:rsidR="006F6464">
        <w:t>LAUT UND KLAR – Das Festival für Demokratie und Zusammenhalt</w:t>
      </w:r>
      <w:r w:rsidR="00216880" w:rsidRPr="00216880">
        <w:t>“</w:t>
      </w:r>
      <w:r w:rsidRPr="00007516">
        <w:t xml:space="preserve"> nicht stattfindet und </w:t>
      </w:r>
      <w:r w:rsidRPr="00007516">
        <w:rPr>
          <w:highlight w:val="yellow"/>
        </w:rPr>
        <w:t xml:space="preserve">der/die </w:t>
      </w:r>
      <w:proofErr w:type="spellStart"/>
      <w:r w:rsidRPr="00007516">
        <w:rPr>
          <w:highlight w:val="yellow"/>
        </w:rPr>
        <w:t>AuftragnehmerIn</w:t>
      </w:r>
      <w:proofErr w:type="spellEnd"/>
      <w:r w:rsidRPr="00007516">
        <w:t xml:space="preserve"> aus diesem Grund seine vertraglich geschuldeten Leistungen nicht zu erbringen hat.</w:t>
      </w:r>
    </w:p>
    <w:p w14:paraId="7C2E057A" w14:textId="77777777" w:rsidR="00B82E1D" w:rsidRDefault="00B82E1D" w:rsidP="00B82E1D">
      <w:pPr>
        <w:pStyle w:val="Listenabsatz"/>
        <w:ind w:left="425"/>
      </w:pPr>
    </w:p>
    <w:p w14:paraId="023DC947" w14:textId="71F81650" w:rsidR="001C4F2A" w:rsidRPr="00007516" w:rsidRDefault="00007516" w:rsidP="00E9760E">
      <w:pPr>
        <w:pStyle w:val="Listenabsatz"/>
        <w:numPr>
          <w:ilvl w:val="0"/>
          <w:numId w:val="19"/>
        </w:numPr>
      </w:pPr>
      <w:r w:rsidRPr="00007516">
        <w:t xml:space="preserve">Ein Ausfallhonorar ist nicht vereinbart. Wird die vereinbarte Leistung nicht oder nur teilweise erbracht, </w:t>
      </w:r>
      <w:r w:rsidR="00BF377E">
        <w:t>wird</w:t>
      </w:r>
      <w:r w:rsidRPr="00007516">
        <w:t xml:space="preserve"> Vergütung entsprechend dem nicht erbrachten Anteil</w:t>
      </w:r>
      <w:r w:rsidR="00BF377E">
        <w:t xml:space="preserve"> anteilig gemindert. </w:t>
      </w:r>
      <w:r w:rsidR="00BC7C2C">
        <w:t xml:space="preserve">Etwaige Schadensersatzansprüche bleiben </w:t>
      </w:r>
      <w:r w:rsidR="00562789">
        <w:t xml:space="preserve">davon </w:t>
      </w:r>
      <w:r w:rsidR="00BC7C2C">
        <w:t>unberührt.</w:t>
      </w:r>
    </w:p>
    <w:p w14:paraId="635B9EAC" w14:textId="77777777" w:rsidR="00901AEF" w:rsidRPr="003F6692" w:rsidRDefault="00901AEF" w:rsidP="00901AEF">
      <w:pPr>
        <w:pStyle w:val="berschrift1"/>
      </w:pPr>
      <w:bookmarkStart w:id="1" w:name="_Hlk128472000"/>
      <w:r w:rsidRPr="003F6692">
        <w:t>§ 3</w:t>
      </w:r>
      <w:r>
        <w:t xml:space="preserve"> NUTZUNGSRECHTE AN ARBEITSERGEBNISSEN</w:t>
      </w:r>
      <w:r w:rsidRPr="003F6692">
        <w:t xml:space="preserve"> </w:t>
      </w:r>
    </w:p>
    <w:p w14:paraId="0F0F824D" w14:textId="4021CF70" w:rsidR="00901AEF" w:rsidRDefault="00901AEF" w:rsidP="000845DB">
      <w:pPr>
        <w:ind w:left="425"/>
      </w:pPr>
      <w:r w:rsidRPr="003F6692">
        <w:rPr>
          <w:highlight w:val="yellow"/>
        </w:rPr>
        <w:t xml:space="preserve">Der/Die </w:t>
      </w:r>
      <w:proofErr w:type="spellStart"/>
      <w:r w:rsidRPr="003F6692">
        <w:rPr>
          <w:highlight w:val="yellow"/>
        </w:rPr>
        <w:t>AuftragnehmerIn</w:t>
      </w:r>
      <w:proofErr w:type="spellEnd"/>
      <w:r w:rsidRPr="003F6692">
        <w:t xml:space="preserve"> räumt der Auftraggeberin an sämtlichen von </w:t>
      </w:r>
      <w:r w:rsidRPr="003F6692">
        <w:rPr>
          <w:highlight w:val="yellow"/>
        </w:rPr>
        <w:t xml:space="preserve">dem/der </w:t>
      </w:r>
      <w:proofErr w:type="spellStart"/>
      <w:r w:rsidRPr="003F6692">
        <w:rPr>
          <w:highlight w:val="yellow"/>
        </w:rPr>
        <w:t>AuftragnehmerIn</w:t>
      </w:r>
      <w:proofErr w:type="spellEnd"/>
      <w:r w:rsidRPr="003F6692">
        <w:t xml:space="preserve"> im Rahmen der nach diesem Honorarvertrag von </w:t>
      </w:r>
      <w:r w:rsidRPr="003F6692">
        <w:rPr>
          <w:highlight w:val="yellow"/>
        </w:rPr>
        <w:t xml:space="preserve">dem/der </w:t>
      </w:r>
      <w:proofErr w:type="spellStart"/>
      <w:r w:rsidRPr="003F6692">
        <w:rPr>
          <w:highlight w:val="yellow"/>
        </w:rPr>
        <w:t>AuftragnehmerIn</w:t>
      </w:r>
      <w:proofErr w:type="spellEnd"/>
      <w:r w:rsidRPr="003F6692">
        <w:t xml:space="preserve"> erstellten und entstandenen Inhalten und Ergebnissen (nachfolgend „</w:t>
      </w:r>
      <w:r w:rsidRPr="003F6692">
        <w:rPr>
          <w:b/>
          <w:u w:val="single"/>
        </w:rPr>
        <w:t>Arbeitsergebnisse</w:t>
      </w:r>
      <w:r w:rsidRPr="003F6692">
        <w:t xml:space="preserve">“ genannt) ein </w:t>
      </w:r>
      <w:r w:rsidRPr="00775247">
        <w:t xml:space="preserve">exklusives </w:t>
      </w:r>
      <w:r w:rsidRPr="003F6692">
        <w:t>unwiderrufliches, unterlizenzierbares Recht ein, diese Arbeitsergebnisse in unveränderter oder geänderter Form selbst oder durch Dritte, die im Auftrag und/oder mit Einverständnis der Auftraggeberin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w:t>
      </w:r>
      <w:r>
        <w:t xml:space="preserve"> </w:t>
      </w:r>
      <w:r w:rsidRPr="003F6692">
        <w:t xml:space="preserve">B. Online-Nutzung jeglicher Art, einschließlich </w:t>
      </w:r>
      <w:proofErr w:type="spellStart"/>
      <w:r w:rsidRPr="003F6692">
        <w:t>Social</w:t>
      </w:r>
      <w:proofErr w:type="spellEnd"/>
      <w:r w:rsidRPr="003F6692">
        <w:t xml:space="preserve">-Media, jegliche Print-Nutzung usw.) genutzt und in Datenbanken, </w:t>
      </w:r>
      <w:proofErr w:type="gramStart"/>
      <w:r w:rsidRPr="003F6692">
        <w:t>auch</w:t>
      </w:r>
      <w:proofErr w:type="gramEnd"/>
      <w:r w:rsidRPr="003F6692">
        <w:t xml:space="preserve"> soweit sie online zugänglich sind, gespeichert werden.</w:t>
      </w:r>
    </w:p>
    <w:p w14:paraId="02C9671A" w14:textId="77777777" w:rsidR="0075442A" w:rsidRDefault="00D3421A" w:rsidP="0075442A">
      <w:pPr>
        <w:pStyle w:val="berschrift1"/>
      </w:pPr>
      <w:r w:rsidRPr="0094313D">
        <w:t xml:space="preserve">§ </w:t>
      </w:r>
      <w:r>
        <w:t>4</w:t>
      </w:r>
      <w:r w:rsidRPr="0094313D">
        <w:t xml:space="preserve"> </w:t>
      </w:r>
      <w:r w:rsidR="0075442A">
        <w:t>Beauftragung Dritter</w:t>
      </w:r>
    </w:p>
    <w:p w14:paraId="6ED87B50" w14:textId="1CEECE3E" w:rsidR="00F919A5" w:rsidRDefault="00F919A5" w:rsidP="00F919A5">
      <w:pPr>
        <w:pStyle w:val="Listenabsatz"/>
        <w:ind w:left="425"/>
        <w:rPr>
          <w:rFonts w:eastAsia="Calibri"/>
        </w:rPr>
      </w:pPr>
      <w:r w:rsidRPr="007E7620">
        <w:rPr>
          <w:szCs w:val="19"/>
          <w:highlight w:val="yellow"/>
        </w:rPr>
        <w:t xml:space="preserve">Der/Die </w:t>
      </w:r>
      <w:proofErr w:type="spellStart"/>
      <w:r w:rsidRPr="007E7620">
        <w:rPr>
          <w:szCs w:val="19"/>
          <w:highlight w:val="yellow"/>
        </w:rPr>
        <w:t>AuftragnehmerIn</w:t>
      </w:r>
      <w:proofErr w:type="spellEnd"/>
      <w:r w:rsidRPr="0094313D">
        <w:rPr>
          <w:szCs w:val="19"/>
        </w:rPr>
        <w:t xml:space="preserve"> ist ohne vorherige schriftliche Zustimmung der Auftraggeberin nicht berechtigt, Dritte, insbesondere freie </w:t>
      </w:r>
      <w:r>
        <w:rPr>
          <w:szCs w:val="19"/>
        </w:rPr>
        <w:t>Mitarbeitende</w:t>
      </w:r>
      <w:r w:rsidRPr="0094313D">
        <w:rPr>
          <w:szCs w:val="19"/>
        </w:rPr>
        <w:t xml:space="preserve">, </w:t>
      </w:r>
      <w:proofErr w:type="spellStart"/>
      <w:r w:rsidRPr="0094313D">
        <w:rPr>
          <w:szCs w:val="19"/>
        </w:rPr>
        <w:t>Unterauftragnehm</w:t>
      </w:r>
      <w:r>
        <w:rPr>
          <w:szCs w:val="19"/>
        </w:rPr>
        <w:t>ende</w:t>
      </w:r>
      <w:proofErr w:type="spellEnd"/>
      <w:r w:rsidRPr="0094313D">
        <w:rPr>
          <w:szCs w:val="19"/>
        </w:rPr>
        <w:t xml:space="preserve"> oder ähnliche mit der Erfüllung der von ihr nach Maßgabe dieses Vertrages zu erbringenden Leistungen oder Teilen davon zu beauftragen. Die Auftraggeberin kann die Genehmigung eines Dritten mit Wirkung für die Zukunft widerrufen, sofern in der Person des Dritten Gründe vorliegen, welche die Auftraggeberin zur fristlosen Kündigung dieses Vertrages berechtigen würden. Das Recht zur fristlosen Kündigung des Vertrages selbst bleibt in einem solchen Fall unberührt.</w:t>
      </w:r>
      <w:r>
        <w:rPr>
          <w:szCs w:val="19"/>
        </w:rPr>
        <w:tab/>
      </w:r>
    </w:p>
    <w:p w14:paraId="5B7C360C" w14:textId="494FD9F2" w:rsidR="00D3421A" w:rsidRPr="0094313D" w:rsidRDefault="00D3421A" w:rsidP="00D3421A">
      <w:pPr>
        <w:pStyle w:val="berschrift1"/>
        <w:spacing w:line="276" w:lineRule="auto"/>
      </w:pPr>
      <w:r w:rsidRPr="0094313D">
        <w:t xml:space="preserve">§ </w:t>
      </w:r>
      <w:r w:rsidR="0075442A">
        <w:t>5</w:t>
      </w:r>
      <w:r w:rsidRPr="0094313D">
        <w:t xml:space="preserve"> HAFTUNG</w:t>
      </w:r>
    </w:p>
    <w:bookmarkEnd w:id="1"/>
    <w:p w14:paraId="0A39C9BB" w14:textId="16E40CB1" w:rsidR="00D3421A" w:rsidRDefault="00D3421A" w:rsidP="0AEC86B3">
      <w:pPr>
        <w:pStyle w:val="Listenabsatz"/>
        <w:numPr>
          <w:ilvl w:val="0"/>
          <w:numId w:val="22"/>
        </w:numPr>
      </w:pPr>
      <w:r>
        <w:rPr>
          <w:highlight w:val="yellow"/>
        </w:rPr>
        <w:t xml:space="preserve">Der/Die </w:t>
      </w:r>
      <w:proofErr w:type="spellStart"/>
      <w:r>
        <w:rPr>
          <w:highlight w:val="yellow"/>
        </w:rPr>
        <w:t>AuftragnehmerIn</w:t>
      </w:r>
      <w:proofErr w:type="spellEnd"/>
      <w:r>
        <w:t xml:space="preserve"> </w:t>
      </w:r>
      <w:r w:rsidR="0DAD82C2">
        <w:t>teilt</w:t>
      </w:r>
      <w:r>
        <w:t xml:space="preserve"> der Auftraggeberin unter Angabe der Gründe unverzüglich </w:t>
      </w:r>
      <w:r w:rsidR="2F8FD0E3">
        <w:t>mit</w:t>
      </w:r>
      <w:r>
        <w:t xml:space="preserve">, wenn </w:t>
      </w:r>
      <w:r>
        <w:rPr>
          <w:highlight w:val="yellow"/>
        </w:rPr>
        <w:t>er/sie</w:t>
      </w:r>
      <w:r>
        <w:t xml:space="preserve"> </w:t>
      </w:r>
      <w:r w:rsidR="48C41F89" w:rsidRPr="00F36447">
        <w:t>de</w:t>
      </w:r>
      <w:r w:rsidR="5EDAE333" w:rsidRPr="00F36447">
        <w:t>n</w:t>
      </w:r>
      <w:r w:rsidRPr="00F36447">
        <w:t xml:space="preserve"> vereinbarten</w:t>
      </w:r>
      <w:r w:rsidR="3B55A09C" w:rsidRPr="00F36447">
        <w:t>, festbestimmten</w:t>
      </w:r>
      <w:r w:rsidRPr="00F36447">
        <w:t xml:space="preserve"> Termin</w:t>
      </w:r>
      <w:r>
        <w:t xml:space="preserve"> nicht einhalten kann. </w:t>
      </w:r>
    </w:p>
    <w:p w14:paraId="71B9644E" w14:textId="29BD333F" w:rsidR="00D3421A" w:rsidRPr="00F36447" w:rsidRDefault="54591328" w:rsidP="00D80BDC">
      <w:pPr>
        <w:pStyle w:val="Listenabsatz"/>
        <w:ind w:left="425"/>
      </w:pPr>
      <w:r w:rsidRPr="00F36447">
        <w:rPr>
          <w:rFonts w:eastAsia="Arial"/>
          <w:szCs w:val="19"/>
        </w:rPr>
        <w:t>Die</w:t>
      </w:r>
      <w:r w:rsidR="062CEC83" w:rsidRPr="00F36447">
        <w:rPr>
          <w:rFonts w:eastAsia="Arial"/>
          <w:szCs w:val="19"/>
        </w:rPr>
        <w:t xml:space="preserve"> </w:t>
      </w:r>
      <w:r w:rsidRPr="00F36447">
        <w:rPr>
          <w:rFonts w:eastAsia="Arial"/>
          <w:szCs w:val="19"/>
        </w:rPr>
        <w:t>gemäß diesem Vertrag</w:t>
      </w:r>
      <w:r w:rsidR="0BDB6E3D" w:rsidRPr="00F36447">
        <w:rPr>
          <w:rFonts w:eastAsia="Arial"/>
          <w:szCs w:val="19"/>
        </w:rPr>
        <w:t xml:space="preserve"> zu erbringenden Leistungen</w:t>
      </w:r>
      <w:r w:rsidRPr="00F36447">
        <w:rPr>
          <w:rFonts w:eastAsia="Arial"/>
          <w:szCs w:val="19"/>
        </w:rPr>
        <w:t xml:space="preserve"> stell</w:t>
      </w:r>
      <w:r w:rsidR="1C993695" w:rsidRPr="00F36447">
        <w:rPr>
          <w:rFonts w:eastAsia="Arial"/>
          <w:szCs w:val="19"/>
        </w:rPr>
        <w:t>en</w:t>
      </w:r>
      <w:r w:rsidRPr="00F36447">
        <w:rPr>
          <w:rFonts w:eastAsia="Arial"/>
          <w:szCs w:val="19"/>
        </w:rPr>
        <w:t xml:space="preserve"> ein Fix</w:t>
      </w:r>
      <w:r w:rsidR="4C42EACD" w:rsidRPr="00F36447">
        <w:rPr>
          <w:rFonts w:eastAsia="Arial"/>
          <w:szCs w:val="19"/>
        </w:rPr>
        <w:t>geschäft</w:t>
      </w:r>
      <w:r w:rsidRPr="00F36447">
        <w:rPr>
          <w:rFonts w:eastAsia="Arial"/>
          <w:szCs w:val="19"/>
        </w:rPr>
        <w:t xml:space="preserve"> gemäß §</w:t>
      </w:r>
      <w:r w:rsidR="0099500B">
        <w:rPr>
          <w:rFonts w:eastAsia="Arial"/>
          <w:szCs w:val="19"/>
        </w:rPr>
        <w:t> </w:t>
      </w:r>
      <w:r w:rsidR="1C6FC1D0" w:rsidRPr="00F36447">
        <w:rPr>
          <w:rFonts w:eastAsia="Arial"/>
          <w:szCs w:val="19"/>
        </w:rPr>
        <w:t>323</w:t>
      </w:r>
      <w:r w:rsidR="0099500B">
        <w:rPr>
          <w:rFonts w:eastAsia="Arial"/>
          <w:szCs w:val="19"/>
        </w:rPr>
        <w:t> </w:t>
      </w:r>
      <w:r w:rsidR="1C6FC1D0" w:rsidRPr="00F36447">
        <w:rPr>
          <w:rFonts w:eastAsia="Arial"/>
          <w:szCs w:val="19"/>
        </w:rPr>
        <w:t>Abs.</w:t>
      </w:r>
      <w:r w:rsidR="0099500B">
        <w:rPr>
          <w:rFonts w:eastAsia="Arial"/>
          <w:szCs w:val="19"/>
        </w:rPr>
        <w:t> </w:t>
      </w:r>
      <w:r w:rsidR="1C6FC1D0" w:rsidRPr="00F36447">
        <w:rPr>
          <w:rFonts w:eastAsia="Arial"/>
          <w:szCs w:val="19"/>
        </w:rPr>
        <w:t>2</w:t>
      </w:r>
      <w:r w:rsidR="0099500B">
        <w:rPr>
          <w:rFonts w:eastAsia="Arial"/>
          <w:szCs w:val="19"/>
        </w:rPr>
        <w:t> </w:t>
      </w:r>
      <w:r w:rsidR="1C6FC1D0" w:rsidRPr="00F36447">
        <w:rPr>
          <w:rFonts w:eastAsia="Arial"/>
          <w:szCs w:val="19"/>
        </w:rPr>
        <w:t>Nr.</w:t>
      </w:r>
      <w:r w:rsidR="0099500B">
        <w:rPr>
          <w:rFonts w:eastAsia="Arial"/>
          <w:szCs w:val="19"/>
        </w:rPr>
        <w:t> </w:t>
      </w:r>
      <w:r w:rsidR="1C6FC1D0" w:rsidRPr="00F36447">
        <w:rPr>
          <w:rFonts w:eastAsia="Arial"/>
          <w:szCs w:val="19"/>
        </w:rPr>
        <w:t>2 BGB bzw. §</w:t>
      </w:r>
      <w:r w:rsidR="00283A69">
        <w:rPr>
          <w:rFonts w:eastAsia="Arial"/>
          <w:szCs w:val="19"/>
        </w:rPr>
        <w:t> </w:t>
      </w:r>
      <w:r w:rsidRPr="00F36447">
        <w:rPr>
          <w:rFonts w:eastAsia="Arial"/>
          <w:szCs w:val="19"/>
        </w:rPr>
        <w:t>376</w:t>
      </w:r>
      <w:r w:rsidR="00283A69">
        <w:rPr>
          <w:rFonts w:eastAsia="Arial"/>
          <w:szCs w:val="19"/>
        </w:rPr>
        <w:t> </w:t>
      </w:r>
      <w:r w:rsidRPr="00F36447">
        <w:rPr>
          <w:rFonts w:eastAsia="Arial"/>
          <w:szCs w:val="19"/>
        </w:rPr>
        <w:t xml:space="preserve">HGB dar. </w:t>
      </w:r>
      <w:r w:rsidRPr="00F36447">
        <w:rPr>
          <w:rFonts w:eastAsia="Arial"/>
          <w:szCs w:val="19"/>
          <w:highlight w:val="yellow"/>
        </w:rPr>
        <w:t xml:space="preserve">Der/Die </w:t>
      </w:r>
      <w:proofErr w:type="spellStart"/>
      <w:r w:rsidRPr="00F36447">
        <w:rPr>
          <w:rFonts w:eastAsia="Arial"/>
          <w:szCs w:val="19"/>
          <w:highlight w:val="yellow"/>
        </w:rPr>
        <w:t>AuftragnehmerIn</w:t>
      </w:r>
      <w:proofErr w:type="spellEnd"/>
      <w:r w:rsidRPr="00F36447">
        <w:rPr>
          <w:rFonts w:eastAsia="Arial"/>
          <w:szCs w:val="19"/>
        </w:rPr>
        <w:t xml:space="preserve"> erkennt an, dass die </w:t>
      </w:r>
      <w:r w:rsidRPr="00F36447">
        <w:rPr>
          <w:rFonts w:eastAsia="Arial"/>
          <w:szCs w:val="19"/>
        </w:rPr>
        <w:lastRenderedPageBreak/>
        <w:t xml:space="preserve">Erbringung zum vereinbarten, festbestimmten Termin für die Auftraggeberin wesentlich ist. Wird dieser Termin nicht eingehalten, kann die Auftraggeberin sofort Schadensersatz statt der Leistung geltend machen. </w:t>
      </w:r>
      <w:r w:rsidRPr="00F36447">
        <w:t xml:space="preserve"> </w:t>
      </w:r>
    </w:p>
    <w:p w14:paraId="7049F1E1" w14:textId="77777777" w:rsidR="00D3421A" w:rsidRDefault="00D3421A" w:rsidP="00D3421A">
      <w:pPr>
        <w:pStyle w:val="Listenabsatz"/>
        <w:spacing w:line="276" w:lineRule="auto"/>
        <w:ind w:left="-360"/>
        <w:rPr>
          <w:szCs w:val="19"/>
        </w:rPr>
      </w:pPr>
    </w:p>
    <w:p w14:paraId="5FD13428" w14:textId="77777777" w:rsidR="00D3421A" w:rsidRDefault="00D3421A" w:rsidP="00D3421A">
      <w:pPr>
        <w:pStyle w:val="Listenabsatz"/>
        <w:numPr>
          <w:ilvl w:val="0"/>
          <w:numId w:val="22"/>
        </w:numPr>
      </w:pPr>
      <w:r>
        <w:t xml:space="preserve">Soweit </w:t>
      </w:r>
      <w:r>
        <w:rPr>
          <w:highlight w:val="yellow"/>
        </w:rPr>
        <w:t xml:space="preserve">der/die </w:t>
      </w:r>
      <w:proofErr w:type="spellStart"/>
      <w:r>
        <w:rPr>
          <w:highlight w:val="yellow"/>
        </w:rPr>
        <w:t>AuftragnehmerIn</w:t>
      </w:r>
      <w:proofErr w:type="spellEnd"/>
      <w:r>
        <w:t xml:space="preserve"> zur Vertragserfüllung Dritte einschaltet, bleibt die Haftung </w:t>
      </w:r>
      <w:r>
        <w:rPr>
          <w:highlight w:val="yellow"/>
        </w:rPr>
        <w:t>des Auftragnehmers/der Auftragnehmerin</w:t>
      </w:r>
      <w:r>
        <w:t xml:space="preserve"> für diese unberührt, beschränkt sich insbesondere nicht auf ein bloßes Auswahlverschulden. </w:t>
      </w:r>
    </w:p>
    <w:p w14:paraId="383ED376" w14:textId="3018E914" w:rsidR="007740BE" w:rsidRPr="000839F2" w:rsidRDefault="007740BE" w:rsidP="007740BE">
      <w:pPr>
        <w:pStyle w:val="berschrift1"/>
        <w:rPr>
          <w:b w:val="0"/>
          <w:color w:val="000000" w:themeColor="text1"/>
          <w:szCs w:val="26"/>
        </w:rPr>
      </w:pPr>
      <w:r w:rsidRPr="000839F2">
        <w:t xml:space="preserve">§ </w:t>
      </w:r>
      <w:r w:rsidR="0075442A">
        <w:t>6</w:t>
      </w:r>
      <w:r>
        <w:t xml:space="preserve"> VERSCHWIEGENHEITSPFLICHT</w:t>
      </w:r>
      <w:r w:rsidRPr="000839F2">
        <w:t xml:space="preserve">, </w:t>
      </w:r>
      <w:r>
        <w:t>DATENSCHUTZ</w:t>
      </w:r>
      <w:r w:rsidRPr="000839F2">
        <w:t xml:space="preserve"> </w:t>
      </w:r>
      <w:r>
        <w:t>UND</w:t>
      </w:r>
      <w:r w:rsidRPr="000839F2">
        <w:t xml:space="preserve"> </w:t>
      </w:r>
      <w:r>
        <w:rPr>
          <w:color w:val="000000" w:themeColor="text1"/>
          <w:szCs w:val="26"/>
        </w:rPr>
        <w:t>-SICHERHEIT</w:t>
      </w:r>
    </w:p>
    <w:p w14:paraId="5D4318ED" w14:textId="77777777" w:rsidR="007740BE" w:rsidRPr="000839F2" w:rsidRDefault="007740BE" w:rsidP="007740BE">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verpflichtet sich, über alle Vorgänge, Erkenntnisse, Informationen, Know-how und Einrichtungen der Auftraggeberin, die </w:t>
      </w:r>
      <w:r w:rsidRPr="007740BE">
        <w:rPr>
          <w:highlight w:val="yellow"/>
        </w:rPr>
        <w:t>ihm/ihr</w:t>
      </w:r>
      <w:r w:rsidRPr="000839F2">
        <w:t xml:space="preserve"> im Zusammenhang mit diesem Vertrag in irgendeiner Form bekannt werden (nachfolgend „</w:t>
      </w:r>
      <w:r w:rsidRPr="007740BE">
        <w:rPr>
          <w:b/>
        </w:rPr>
        <w:t>Informationen</w:t>
      </w:r>
      <w:r w:rsidRPr="000839F2">
        <w:t xml:space="preserve">“), Verschwiegenheit zu bewahren und diese Verpflichtung auch </w:t>
      </w:r>
      <w:r w:rsidRPr="007740BE">
        <w:rPr>
          <w:highlight w:val="yellow"/>
        </w:rPr>
        <w:t>seinen/ihren</w:t>
      </w:r>
      <w:r w:rsidRPr="000839F2">
        <w:t xml:space="preserve">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w:t>
      </w:r>
      <w:r w:rsidRPr="007740BE">
        <w:rPr>
          <w:highlight w:val="yellow"/>
        </w:rPr>
        <w:t xml:space="preserve">des/der </w:t>
      </w:r>
      <w:proofErr w:type="spellStart"/>
      <w:r w:rsidRPr="007740BE">
        <w:rPr>
          <w:highlight w:val="yellow"/>
        </w:rPr>
        <w:t>AuftragnehmersIn</w:t>
      </w:r>
      <w:proofErr w:type="spellEnd"/>
      <w:r w:rsidRPr="000839F2">
        <w:t xml:space="preserve"> bekannt werden, (2) </w:t>
      </w:r>
      <w:r w:rsidRPr="007740BE">
        <w:rPr>
          <w:highlight w:val="yellow"/>
        </w:rPr>
        <w:t xml:space="preserve">dem/der </w:t>
      </w:r>
      <w:proofErr w:type="spellStart"/>
      <w:r w:rsidRPr="007740BE">
        <w:rPr>
          <w:highlight w:val="yellow"/>
        </w:rPr>
        <w:t>AuftragnehmerIn</w:t>
      </w:r>
      <w:proofErr w:type="spellEnd"/>
      <w:r w:rsidRPr="000839F2">
        <w:t xml:space="preserve"> von Dritten berechtigterweise zugänglich gemacht wurden, (3) zum Zeitpunkt der Mitteilung </w:t>
      </w:r>
      <w:r w:rsidRPr="007740BE">
        <w:rPr>
          <w:highlight w:val="yellow"/>
        </w:rPr>
        <w:t xml:space="preserve">des/der </w:t>
      </w:r>
      <w:proofErr w:type="spellStart"/>
      <w:r w:rsidRPr="007740BE">
        <w:rPr>
          <w:highlight w:val="yellow"/>
        </w:rPr>
        <w:t>AuftragnehmersIn</w:t>
      </w:r>
      <w:proofErr w:type="spellEnd"/>
      <w:r w:rsidRPr="000839F2">
        <w:t xml:space="preserve"> bereits bekannt waren, (4) die unabhängig von der Offenbarung der Informationen von Mitarbeitern </w:t>
      </w:r>
      <w:r w:rsidRPr="007740BE">
        <w:rPr>
          <w:highlight w:val="yellow"/>
        </w:rPr>
        <w:t xml:space="preserve">des/der </w:t>
      </w:r>
      <w:proofErr w:type="spellStart"/>
      <w:r w:rsidRPr="007740BE">
        <w:rPr>
          <w:highlight w:val="yellow"/>
        </w:rPr>
        <w:t>AuftragnehmersIn</w:t>
      </w:r>
      <w:proofErr w:type="spellEnd"/>
      <w:r w:rsidRPr="000839F2">
        <w:t xml:space="preserve">, die keinen Zugang zu den mitgeteilten Informationen hatten, entwickelt wurden, oder (5) die offenbart werden müssen, um den Anforderungen einer Behörde, eines anwendbaren Gesetzes oder einer anwendbaren Verordnung zu entsprechen, vorausgesetzt, dass </w:t>
      </w:r>
      <w:r w:rsidRPr="007740BE">
        <w:rPr>
          <w:highlight w:val="yellow"/>
        </w:rPr>
        <w:t xml:space="preserve">der/die </w:t>
      </w:r>
      <w:proofErr w:type="spellStart"/>
      <w:r w:rsidRPr="007740BE">
        <w:rPr>
          <w:highlight w:val="yellow"/>
        </w:rPr>
        <w:t>AuftragnehmerIn</w:t>
      </w:r>
      <w:proofErr w:type="spellEnd"/>
      <w:r w:rsidRPr="000839F2">
        <w:t xml:space="preserve"> zuvor die Auftraggeberin über diese Forderungen und die Absicht, die Informationen zu offenbaren, informiert, um der Auftraggeberin angemessene Gelegenheit einzuräumen, geeignete Schutzmaßnahmen zu ergreifen.</w:t>
      </w:r>
    </w:p>
    <w:p w14:paraId="72202BBD" w14:textId="77777777" w:rsidR="007740BE" w:rsidRPr="007740BE" w:rsidRDefault="007740BE" w:rsidP="007740BE">
      <w:pPr>
        <w:pStyle w:val="Listenabsatz"/>
        <w:ind w:left="425"/>
      </w:pPr>
    </w:p>
    <w:p w14:paraId="573AE439" w14:textId="77777777" w:rsidR="007740BE" w:rsidRDefault="007740BE" w:rsidP="007740BE">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verpflichtet sich, die überlassenen Daten streng vertraulich zu behandeln und geheim zu halten. Somit ist es </w:t>
      </w:r>
      <w:r w:rsidRPr="007740BE">
        <w:rPr>
          <w:highlight w:val="yellow"/>
        </w:rPr>
        <w:t xml:space="preserve">dem/der </w:t>
      </w:r>
      <w:proofErr w:type="spellStart"/>
      <w:r w:rsidRPr="007740BE">
        <w:rPr>
          <w:highlight w:val="yellow"/>
        </w:rPr>
        <w:t>AuftragnehmerIn</w:t>
      </w:r>
      <w:proofErr w:type="spellEnd"/>
      <w:r w:rsidRPr="000839F2">
        <w:t xml:space="preserve"> untersagt, geschützte personenbezogene Dat</w:t>
      </w:r>
      <w:r>
        <w:t>en oder Daten zu anderen als den</w:t>
      </w:r>
      <w:r w:rsidRPr="000839F2">
        <w:t xml:space="preserve"> zur jeweiligen Aufgabenerfüllung gehörenden Zwecken zu verarbeiten, bekannt zu geben, zugänglich zu machen oder sonst zu nutzen. </w:t>
      </w:r>
    </w:p>
    <w:p w14:paraId="09525493" w14:textId="77777777" w:rsidR="007740BE" w:rsidRPr="007740BE" w:rsidRDefault="007740BE" w:rsidP="007740BE">
      <w:pPr>
        <w:pStyle w:val="Listenabsatz"/>
        <w:rPr>
          <w:highlight w:val="yellow"/>
        </w:rPr>
      </w:pPr>
    </w:p>
    <w:p w14:paraId="3683342A" w14:textId="059B19D6" w:rsidR="007740BE" w:rsidRDefault="007740BE" w:rsidP="007740BE">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verpflichtet sich zur Einhaltung der datenschutzrechtlichen Bestimmungen, inklusive der Bestellung eines Datenschutzbeauftragten nach Art. 37 DSGVO und §</w:t>
      </w:r>
      <w:r w:rsidR="00707689">
        <w:t xml:space="preserve"> </w:t>
      </w:r>
      <w:r w:rsidRPr="000839F2">
        <w:t>38 BDSG, falls die Voraussetzungen dafür erfüllt sind.</w:t>
      </w:r>
    </w:p>
    <w:p w14:paraId="627501E7" w14:textId="77777777" w:rsidR="007740BE" w:rsidRDefault="007740BE" w:rsidP="007740BE">
      <w:pPr>
        <w:pStyle w:val="Listenabsatz"/>
      </w:pPr>
    </w:p>
    <w:p w14:paraId="3DD6E22B" w14:textId="77777777" w:rsidR="007740BE" w:rsidRDefault="007740BE" w:rsidP="007740BE">
      <w:pPr>
        <w:pStyle w:val="Listenabsatz"/>
        <w:numPr>
          <w:ilvl w:val="0"/>
          <w:numId w:val="15"/>
        </w:numPr>
      </w:pPr>
      <w:r w:rsidRPr="000839F2">
        <w:t xml:space="preserve">Sämtliche internen Mitarbeiter </w:t>
      </w:r>
      <w:r w:rsidRPr="007740BE">
        <w:rPr>
          <w:highlight w:val="yellow"/>
        </w:rPr>
        <w:t xml:space="preserve">des/der </w:t>
      </w:r>
      <w:proofErr w:type="spellStart"/>
      <w:r w:rsidRPr="007740BE">
        <w:rPr>
          <w:highlight w:val="yellow"/>
        </w:rPr>
        <w:t>AuftragnehmersIn</w:t>
      </w:r>
      <w:proofErr w:type="spellEnd"/>
      <w:r w:rsidRPr="000839F2">
        <w:t xml:space="preserve"> werden schriftlich auf das Datengeheimnis und die Vertraulichkeit nach der DSGVO verpflichtet. Der Dienstleister unterweist seine Mitarbeiter entsprechend den Vorschriften der DSGVO und des BDSG. Darüber hinaus werden die Beschäftigten </w:t>
      </w:r>
      <w:r w:rsidRPr="007740BE">
        <w:rPr>
          <w:highlight w:val="yellow"/>
        </w:rPr>
        <w:t xml:space="preserve">des/der </w:t>
      </w:r>
      <w:proofErr w:type="spellStart"/>
      <w:r w:rsidRPr="007740BE">
        <w:rPr>
          <w:highlight w:val="yellow"/>
        </w:rPr>
        <w:t>AuftragnehmersIn</w:t>
      </w:r>
      <w:proofErr w:type="spellEnd"/>
      <w:r w:rsidRPr="000839F2">
        <w:t xml:space="preserve"> schriftlich darauf hingewiesen, dass die Auftraggeberin ein Berufsgeheimnisträger nach § 203 StGB ist und sie sich nach § 203 Abs. 4 StGB strafbar machen, wenn sie der Geheimhaltung unterliegenden Daten unbefugt offenbaren.</w:t>
      </w:r>
    </w:p>
    <w:p w14:paraId="77AF70FF" w14:textId="77777777" w:rsidR="007740BE" w:rsidRPr="007740BE" w:rsidRDefault="007740BE" w:rsidP="007740BE">
      <w:pPr>
        <w:pStyle w:val="Listenabsatz"/>
        <w:rPr>
          <w:highlight w:val="yellow"/>
        </w:rPr>
      </w:pPr>
    </w:p>
    <w:p w14:paraId="208EDDA0" w14:textId="77777777" w:rsidR="007740BE" w:rsidRDefault="007740BE" w:rsidP="007740BE">
      <w:pPr>
        <w:pStyle w:val="Listenabsatz"/>
        <w:numPr>
          <w:ilvl w:val="0"/>
          <w:numId w:val="15"/>
        </w:numPr>
      </w:pPr>
      <w:r w:rsidRPr="007740BE">
        <w:rPr>
          <w:highlight w:val="yellow"/>
        </w:rPr>
        <w:lastRenderedPageBreak/>
        <w:t xml:space="preserve">Der/Die </w:t>
      </w:r>
      <w:proofErr w:type="spellStart"/>
      <w:r w:rsidRPr="007740BE">
        <w:rPr>
          <w:highlight w:val="yellow"/>
        </w:rPr>
        <w:t>AuftragnehmerIn</w:t>
      </w:r>
      <w:proofErr w:type="spellEnd"/>
      <w:r w:rsidRPr="000839F2">
        <w:t xml:space="preserve"> sichert zu, dass </w:t>
      </w:r>
      <w:r w:rsidRPr="007740BE">
        <w:rPr>
          <w:highlight w:val="yellow"/>
        </w:rPr>
        <w:t>er/sie</w:t>
      </w:r>
      <w:r w:rsidRPr="000839F2">
        <w:t xml:space="preserve"> sämtliche Informationen ausschließlich zum oben genannten Zweck und in Übereinstimmung mit dieser Vereinbarung verwendet. Jede andere Nutzung ist untersagt.</w:t>
      </w:r>
    </w:p>
    <w:p w14:paraId="23D907B0" w14:textId="77777777" w:rsidR="007740BE" w:rsidRPr="007740BE" w:rsidRDefault="007740BE" w:rsidP="007740BE">
      <w:pPr>
        <w:pStyle w:val="Listenabsatz"/>
        <w:rPr>
          <w:highlight w:val="yellow"/>
        </w:rPr>
      </w:pPr>
    </w:p>
    <w:p w14:paraId="5808A621" w14:textId="458FEE34" w:rsidR="007740BE" w:rsidRDefault="007740BE" w:rsidP="007740BE">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sichert zu, dass sämtliche vertraulichen Informationen an einem gesicherten Ort aufbewahrt werden. Der Zugriff auf die vertraulichen Informationen ist auf solche Mitarbeiter und Vertreter zu beschränken, die in angemessener und </w:t>
      </w:r>
      <w:r w:rsidR="00C36BEF" w:rsidRPr="000839F2">
        <w:t>notwendigerweise</w:t>
      </w:r>
      <w:r w:rsidRPr="000839F2">
        <w:t xml:space="preserve"> Informationen zum Zweck der Zusammenarbeit benötigen.</w:t>
      </w:r>
    </w:p>
    <w:p w14:paraId="5EDA2CDC" w14:textId="77777777" w:rsidR="007740BE" w:rsidRDefault="007740BE" w:rsidP="007740BE">
      <w:pPr>
        <w:pStyle w:val="Listenabsatz"/>
      </w:pPr>
    </w:p>
    <w:p w14:paraId="72F7CAD6" w14:textId="77777777" w:rsidR="007740BE" w:rsidRDefault="007740BE" w:rsidP="007740BE">
      <w:pPr>
        <w:pStyle w:val="Listenabsatz"/>
        <w:numPr>
          <w:ilvl w:val="0"/>
          <w:numId w:val="15"/>
        </w:numPr>
      </w:pPr>
      <w:r w:rsidRPr="000839F2">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 44 ff. DSVGO erfüllt sind.</w:t>
      </w:r>
    </w:p>
    <w:p w14:paraId="272D688F" w14:textId="77777777" w:rsidR="007740BE" w:rsidRPr="007740BE" w:rsidRDefault="007740BE" w:rsidP="007740BE">
      <w:pPr>
        <w:pStyle w:val="Listenabsatz"/>
        <w:rPr>
          <w:highlight w:val="yellow"/>
        </w:rPr>
      </w:pPr>
    </w:p>
    <w:p w14:paraId="2122C563" w14:textId="2C6E54F5" w:rsidR="007740BE" w:rsidRDefault="007740BE" w:rsidP="0075442A">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garantiert die Umsetzung und Einhaltung aller für diesen Auftrag notwendigen technischen und organisatorischen Maßnahmen im Sinne des Art. 32 DSGVO.</w:t>
      </w:r>
    </w:p>
    <w:p w14:paraId="5974BCAD" w14:textId="77777777" w:rsidR="0075442A" w:rsidRPr="0075442A" w:rsidRDefault="0075442A" w:rsidP="0075442A">
      <w:pPr>
        <w:pStyle w:val="Listenabsatz"/>
        <w:ind w:left="425"/>
      </w:pPr>
    </w:p>
    <w:p w14:paraId="4DFB21A2" w14:textId="77777777" w:rsidR="007740BE" w:rsidRDefault="007740BE" w:rsidP="007740BE">
      <w:pPr>
        <w:pStyle w:val="Listenabsatz"/>
        <w:numPr>
          <w:ilvl w:val="0"/>
          <w:numId w:val="15"/>
        </w:numPr>
      </w:pPr>
      <w:r w:rsidRPr="007740BE">
        <w:rPr>
          <w:highlight w:val="yellow"/>
        </w:rPr>
        <w:t xml:space="preserve">Der/Die </w:t>
      </w:r>
      <w:proofErr w:type="spellStart"/>
      <w:r w:rsidRPr="007740BE">
        <w:rPr>
          <w:highlight w:val="yellow"/>
        </w:rPr>
        <w:t>AuftragnehmerIn</w:t>
      </w:r>
      <w:proofErr w:type="spellEnd"/>
      <w:r w:rsidRPr="000839F2">
        <w:t xml:space="preserve"> garantiert die Einhaltung dieser Vertraulichkeitsverpflichtung.</w:t>
      </w:r>
    </w:p>
    <w:p w14:paraId="3646264F" w14:textId="77777777" w:rsidR="007740BE" w:rsidRDefault="007740BE" w:rsidP="007740BE">
      <w:pPr>
        <w:pStyle w:val="Listenabsatz"/>
      </w:pPr>
    </w:p>
    <w:p w14:paraId="3C38721A" w14:textId="77777777" w:rsidR="007740BE" w:rsidRPr="000839F2" w:rsidRDefault="007740BE" w:rsidP="007740BE">
      <w:pPr>
        <w:pStyle w:val="Listenabsatz"/>
        <w:numPr>
          <w:ilvl w:val="0"/>
          <w:numId w:val="15"/>
        </w:numPr>
      </w:pPr>
      <w:r w:rsidRPr="000839F2">
        <w:t xml:space="preserve">Erkennt </w:t>
      </w:r>
      <w:r w:rsidRPr="007740BE">
        <w:rPr>
          <w:highlight w:val="yellow"/>
        </w:rPr>
        <w:t xml:space="preserve">der/die </w:t>
      </w:r>
      <w:proofErr w:type="spellStart"/>
      <w:r w:rsidRPr="007740BE">
        <w:rPr>
          <w:highlight w:val="yellow"/>
        </w:rPr>
        <w:t>AuftragnehmerIn</w:t>
      </w:r>
      <w:proofErr w:type="spellEnd"/>
      <w:r w:rsidRPr="000839F2">
        <w:t xml:space="preserve"> im Rahmen der Aufgabenerfüllung bzw. in Fällen gesetzlicher und behördlicher Verpflichtungen die Verletzung gesetzlicher Verpflichtungen oder besteht ein entsprechender Verdacht, so hat </w:t>
      </w:r>
      <w:r w:rsidRPr="007740BE">
        <w:rPr>
          <w:highlight w:val="yellow"/>
        </w:rPr>
        <w:t>er/sie</w:t>
      </w:r>
      <w:r w:rsidRPr="000839F2">
        <w:t xml:space="preserve"> die Auftraggeberin unverzüglich hierüber zu informieren.</w:t>
      </w:r>
    </w:p>
    <w:p w14:paraId="5C7E1B45" w14:textId="48F89F57" w:rsidR="007740BE" w:rsidRPr="000839F2" w:rsidRDefault="007740BE" w:rsidP="007740BE">
      <w:pPr>
        <w:pStyle w:val="berschrift1"/>
      </w:pPr>
      <w:r w:rsidRPr="000839F2">
        <w:t xml:space="preserve">§ </w:t>
      </w:r>
      <w:r w:rsidR="0075442A">
        <w:t>7</w:t>
      </w:r>
      <w:r w:rsidR="00D3421A">
        <w:t xml:space="preserve"> </w:t>
      </w:r>
      <w:r w:rsidRPr="000839F2">
        <w:t xml:space="preserve">URHEBER- UND LEISTUNGSSCHUTZRECHTE </w:t>
      </w:r>
    </w:p>
    <w:p w14:paraId="6CE91F5F" w14:textId="77777777" w:rsidR="007740BE" w:rsidRPr="007740BE" w:rsidRDefault="007740BE" w:rsidP="0075442A">
      <w:pPr>
        <w:ind w:left="425"/>
      </w:pPr>
      <w:r w:rsidRPr="000839F2">
        <w:rPr>
          <w:highlight w:val="yellow"/>
        </w:rPr>
        <w:t xml:space="preserve">Der/Die </w:t>
      </w:r>
      <w:proofErr w:type="spellStart"/>
      <w:r w:rsidRPr="000839F2">
        <w:rPr>
          <w:highlight w:val="yellow"/>
        </w:rPr>
        <w:t>AuftragnehmerIn</w:t>
      </w:r>
      <w:proofErr w:type="spellEnd"/>
      <w:r w:rsidRPr="000839F2">
        <w:t xml:space="preserve"> garantiert, über die durch diesen Vertrag der Auftraggeberin eingeräumten Rechte verfügungsberechtigt zu sein. </w:t>
      </w:r>
      <w:r w:rsidRPr="000839F2">
        <w:rPr>
          <w:highlight w:val="yellow"/>
        </w:rPr>
        <w:t xml:space="preserve">Der/Die </w:t>
      </w:r>
      <w:proofErr w:type="spellStart"/>
      <w:r w:rsidRPr="000839F2">
        <w:rPr>
          <w:highlight w:val="yellow"/>
        </w:rPr>
        <w:t>AuftragnehmerIn</w:t>
      </w:r>
      <w:proofErr w:type="spellEnd"/>
      <w:r w:rsidRPr="000839F2">
        <w:t xml:space="preserve"> stellt insbesondere sicher, die für die Erstellung der Leistung erforderlichen Urheber- und Leistungsschutzrechte erworben zu haben oder im Laufe der Erbringung der Leistungen zu erwerben. </w:t>
      </w:r>
      <w:r w:rsidRPr="000839F2">
        <w:rPr>
          <w:highlight w:val="yellow"/>
        </w:rPr>
        <w:t xml:space="preserve">Der/Die </w:t>
      </w:r>
      <w:proofErr w:type="spellStart"/>
      <w:r w:rsidRPr="000839F2">
        <w:rPr>
          <w:highlight w:val="yellow"/>
        </w:rPr>
        <w:t>AuftragnehmerIn</w:t>
      </w:r>
      <w:proofErr w:type="spellEnd"/>
      <w:r w:rsidRPr="000839F2">
        <w:t xml:space="preserve"> stellt die Auftraggeberin von Ansprüchen Dritter aus Verletzung von Urheber- und Leistungsschutzrechten frei, welche Dritte aufgrund der Erbringung der Leistungen </w:t>
      </w:r>
      <w:r w:rsidRPr="000839F2">
        <w:rPr>
          <w:highlight w:val="yellow"/>
        </w:rPr>
        <w:t xml:space="preserve">des/der </w:t>
      </w:r>
      <w:proofErr w:type="spellStart"/>
      <w:r w:rsidRPr="000839F2">
        <w:rPr>
          <w:highlight w:val="yellow"/>
        </w:rPr>
        <w:t>AuftragnehmersIn</w:t>
      </w:r>
      <w:proofErr w:type="spellEnd"/>
      <w:r w:rsidRPr="000839F2">
        <w:t xml:space="preserve">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 </w:t>
      </w:r>
    </w:p>
    <w:p w14:paraId="466582A3" w14:textId="6987B66F" w:rsidR="007740BE" w:rsidRDefault="007740BE" w:rsidP="007740BE">
      <w:pPr>
        <w:pStyle w:val="berschrift1"/>
      </w:pPr>
      <w:r w:rsidRPr="000839F2">
        <w:t xml:space="preserve">§ </w:t>
      </w:r>
      <w:r w:rsidR="0075442A">
        <w:t>8</w:t>
      </w:r>
      <w:r>
        <w:t xml:space="preserve"> SCHLUSSBESTIMMUNGEN</w:t>
      </w:r>
    </w:p>
    <w:p w14:paraId="3A4C46E1" w14:textId="609907B0" w:rsidR="00657666" w:rsidRDefault="00657666" w:rsidP="00A66046">
      <w:pPr>
        <w:numPr>
          <w:ilvl w:val="0"/>
          <w:numId w:val="13"/>
        </w:numPr>
        <w:spacing w:after="160" w:line="259" w:lineRule="auto"/>
        <w:ind w:left="425" w:hanging="425"/>
        <w:contextualSpacing/>
      </w:pPr>
      <w:r w:rsidRPr="00657666">
        <w:t>Der Vertrag wird mit Zuschlag über das Vergabeportal wirksam („Vertragsbeginn“).</w:t>
      </w:r>
    </w:p>
    <w:p w14:paraId="103F0455" w14:textId="69D4F01D" w:rsidR="00A66046" w:rsidRPr="00657666" w:rsidRDefault="0073709F" w:rsidP="0073709F">
      <w:pPr>
        <w:tabs>
          <w:tab w:val="left" w:pos="6611"/>
        </w:tabs>
        <w:spacing w:after="160" w:line="259" w:lineRule="auto"/>
        <w:ind w:left="567"/>
        <w:contextualSpacing/>
      </w:pPr>
      <w:r>
        <w:tab/>
      </w:r>
    </w:p>
    <w:p w14:paraId="3427824F" w14:textId="6D293311" w:rsidR="00657666" w:rsidRDefault="00657666" w:rsidP="00A66046">
      <w:pPr>
        <w:numPr>
          <w:ilvl w:val="0"/>
          <w:numId w:val="13"/>
        </w:numPr>
        <w:spacing w:after="160" w:line="259" w:lineRule="auto"/>
        <w:ind w:left="425" w:hanging="425"/>
        <w:contextualSpacing/>
      </w:pPr>
      <w:r w:rsidRPr="00B03656">
        <w:rPr>
          <w:highlight w:val="yellow"/>
        </w:rPr>
        <w:t>Der/Die Auftragnehmerin</w:t>
      </w:r>
      <w:r w:rsidRPr="00657666">
        <w:t xml:space="preserve"> stehen Aufrechnungs- oder Zurückbehaltungsrechte nur insoweit zu, als der jeweilige Anspruch unbestritten oder rechtskräftig festgestellt ist. Außerdem ist sie jeweils zur </w:t>
      </w:r>
      <w:r w:rsidRPr="00657666">
        <w:lastRenderedPageBreak/>
        <w:t>Ausübung eines Zurückbehaltungsrechts nur insoweit befugt, als der entsprechende Gegenanspruch auf diesem Vertrag beruht.</w:t>
      </w:r>
    </w:p>
    <w:p w14:paraId="7CD0CF74" w14:textId="77777777" w:rsidR="00A66046" w:rsidRPr="00657666" w:rsidRDefault="00A66046" w:rsidP="00A66046">
      <w:pPr>
        <w:spacing w:after="160" w:line="259" w:lineRule="auto"/>
        <w:ind w:left="567"/>
        <w:contextualSpacing/>
      </w:pPr>
    </w:p>
    <w:p w14:paraId="6ABEE5F7" w14:textId="370B0F1D" w:rsidR="007740BE" w:rsidRDefault="00657666" w:rsidP="00A66046">
      <w:pPr>
        <w:numPr>
          <w:ilvl w:val="0"/>
          <w:numId w:val="13"/>
        </w:numPr>
        <w:spacing w:after="160" w:line="259" w:lineRule="auto"/>
        <w:ind w:left="425" w:hanging="425"/>
        <w:contextualSpacing/>
      </w:pPr>
      <w:r w:rsidRPr="00657666">
        <w:t xml:space="preserve">Mündliche Nebenabreden sind nicht getroffen. </w:t>
      </w:r>
      <w:r w:rsidR="007740BE" w:rsidRPr="0098419F">
        <w:t>Änderungen und Ergänzungen dieses Vertrages bedürfen zu ihrer Gültigkeit der Schriftform. Dies gilt auch für die Regelung zum Schriftformerfordernis.</w:t>
      </w:r>
    </w:p>
    <w:p w14:paraId="0F027EE9" w14:textId="77777777" w:rsidR="007740BE" w:rsidRDefault="007740BE" w:rsidP="00A66046">
      <w:pPr>
        <w:spacing w:after="160" w:line="259" w:lineRule="auto"/>
        <w:ind w:left="567"/>
        <w:contextualSpacing/>
      </w:pPr>
    </w:p>
    <w:p w14:paraId="011159E6" w14:textId="502F1B12" w:rsidR="007740BE" w:rsidRDefault="007740BE" w:rsidP="00A66046">
      <w:pPr>
        <w:numPr>
          <w:ilvl w:val="0"/>
          <w:numId w:val="13"/>
        </w:numPr>
        <w:spacing w:after="160" w:line="259" w:lineRule="auto"/>
        <w:ind w:left="425" w:hanging="425"/>
        <w:contextualSpacing/>
      </w:pPr>
      <w:r w:rsidRPr="000839F2">
        <w:t xml:space="preserve">Dieser Vertrag </w:t>
      </w:r>
      <w:r w:rsidR="00B4507D" w:rsidRPr="000839F2">
        <w:t>wird unter Ausschluss der Anwendung sämtlicher Allgemeiner Geschäftsbedingungen</w:t>
      </w:r>
      <w:r w:rsidR="00B4507D">
        <w:t xml:space="preserve"> (AGB)</w:t>
      </w:r>
      <w:r w:rsidR="00B4507D" w:rsidRPr="000839F2">
        <w:t xml:space="preserve"> geschlossen. </w:t>
      </w:r>
      <w:proofErr w:type="gramStart"/>
      <w:r w:rsidR="00B4507D" w:rsidRPr="000839F2">
        <w:t>Stillschweigende</w:t>
      </w:r>
      <w:proofErr w:type="gramEnd"/>
      <w:r w:rsidR="00B4507D" w:rsidRPr="000839F2">
        <w:t>, mündliche oder schriftliche Nebenabreden sind nicht getroffen worden.</w:t>
      </w:r>
    </w:p>
    <w:p w14:paraId="3230E3E1" w14:textId="77777777" w:rsidR="007740BE" w:rsidRPr="00657666" w:rsidRDefault="007740BE" w:rsidP="00A66046">
      <w:pPr>
        <w:spacing w:after="160" w:line="259" w:lineRule="auto"/>
        <w:ind w:left="567"/>
        <w:contextualSpacing/>
      </w:pPr>
    </w:p>
    <w:p w14:paraId="11B283EE" w14:textId="18A2F732" w:rsidR="007740BE" w:rsidRPr="00775247" w:rsidRDefault="007740BE" w:rsidP="00A66046">
      <w:pPr>
        <w:numPr>
          <w:ilvl w:val="0"/>
          <w:numId w:val="13"/>
        </w:numPr>
        <w:spacing w:after="160" w:line="259" w:lineRule="auto"/>
        <w:ind w:left="425" w:hanging="425"/>
        <w:contextualSpacing/>
        <w:rPr>
          <w:iCs/>
        </w:rPr>
      </w:pPr>
      <w:r w:rsidRPr="00775247">
        <w:rPr>
          <w:iCs/>
        </w:rPr>
        <w:t xml:space="preserve">Sämtliche </w:t>
      </w:r>
      <w:r w:rsidR="00657666" w:rsidRPr="00657666">
        <w:t>Anlagen</w:t>
      </w:r>
      <w:r w:rsidRPr="00775247">
        <w:rPr>
          <w:iCs/>
        </w:rPr>
        <w:t xml:space="preserve"> sind integraler Bestandteil dieses Vertrages. Sollten sich Regelungen der Anlagen und Regelungen dieses Vertrages widersprechen, so haben die Regelungen dieses Vertrages Vorrang.</w:t>
      </w:r>
    </w:p>
    <w:p w14:paraId="65C79671" w14:textId="77777777" w:rsidR="007740BE" w:rsidRPr="00657666" w:rsidRDefault="007740BE" w:rsidP="00A66046">
      <w:pPr>
        <w:spacing w:after="160" w:line="259" w:lineRule="auto"/>
        <w:ind w:left="567"/>
        <w:contextualSpacing/>
      </w:pPr>
    </w:p>
    <w:p w14:paraId="109EADEC" w14:textId="3F131C20" w:rsidR="007740BE" w:rsidRDefault="007740BE" w:rsidP="00A66046">
      <w:pPr>
        <w:numPr>
          <w:ilvl w:val="0"/>
          <w:numId w:val="13"/>
        </w:numPr>
        <w:spacing w:after="160" w:line="259" w:lineRule="auto"/>
        <w:ind w:left="425" w:hanging="425"/>
        <w:contextualSpacing/>
      </w:pPr>
      <w:r w:rsidRPr="000839F2">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00657666" w:rsidRPr="00657666">
        <w:t>nahe kommt</w:t>
      </w:r>
      <w:proofErr w:type="gramEnd"/>
      <w:r w:rsidR="00657666" w:rsidRPr="00657666">
        <w:t>.</w:t>
      </w:r>
      <w:r w:rsidRPr="000839F2">
        <w:t xml:space="preserve"> Gleiches gilt, sollte dieser Vertrag eine Regelungslücke aufweisen.</w:t>
      </w:r>
    </w:p>
    <w:p w14:paraId="1287CCDE" w14:textId="77777777" w:rsidR="0AEC86B3" w:rsidRPr="00657666" w:rsidRDefault="0AEC86B3" w:rsidP="00A66046">
      <w:pPr>
        <w:spacing w:after="160" w:line="259" w:lineRule="auto"/>
        <w:ind w:left="567"/>
        <w:contextualSpacing/>
      </w:pPr>
    </w:p>
    <w:p w14:paraId="17C688F9" w14:textId="0AE2131B" w:rsidR="00657666" w:rsidRDefault="00657666" w:rsidP="00A66046">
      <w:pPr>
        <w:numPr>
          <w:ilvl w:val="0"/>
          <w:numId w:val="13"/>
        </w:numPr>
        <w:spacing w:after="160" w:line="259" w:lineRule="auto"/>
        <w:ind w:left="425" w:hanging="425"/>
        <w:contextualSpacing/>
      </w:pPr>
      <w:r w:rsidRPr="00657666">
        <w:t>Ein Streitfall berechtigt die Auftragnehmerin nicht, die Arbeit zu unterbrechen und/oder einzustellen.</w:t>
      </w:r>
    </w:p>
    <w:p w14:paraId="4E34D3CA" w14:textId="77777777" w:rsidR="00A66046" w:rsidRPr="00657666" w:rsidRDefault="00A66046" w:rsidP="00A66046">
      <w:pPr>
        <w:spacing w:after="160" w:line="259" w:lineRule="auto"/>
        <w:ind w:left="567"/>
        <w:contextualSpacing/>
      </w:pPr>
    </w:p>
    <w:p w14:paraId="36818273" w14:textId="77777777" w:rsidR="00657666" w:rsidRPr="00657666" w:rsidRDefault="00657666" w:rsidP="00A66046">
      <w:pPr>
        <w:numPr>
          <w:ilvl w:val="0"/>
          <w:numId w:val="13"/>
        </w:numPr>
        <w:spacing w:after="160" w:line="259" w:lineRule="auto"/>
        <w:ind w:left="425" w:hanging="425"/>
        <w:contextualSpacing/>
      </w:pPr>
      <w:r w:rsidRPr="00657666">
        <w:t>Erfüllungsort und ausschließlicher Gerichtsstand für sämtliche Streitigkeiten aus und im Zusammenhang mit diesem Vertrag ist Düsseldorf.</w:t>
      </w:r>
    </w:p>
    <w:p w14:paraId="52541D13" w14:textId="77777777" w:rsidR="001D2074" w:rsidRDefault="001D2074" w:rsidP="007740BE">
      <w:pPr>
        <w:rPr>
          <w:sz w:val="20"/>
        </w:rPr>
      </w:pPr>
    </w:p>
    <w:p w14:paraId="6E3D6861" w14:textId="0D9292A9" w:rsidR="007740BE" w:rsidRPr="00064533" w:rsidRDefault="007740BE" w:rsidP="007740BE">
      <w:pPr>
        <w:rPr>
          <w:szCs w:val="19"/>
        </w:rPr>
      </w:pPr>
      <w:r w:rsidRPr="00064533">
        <w:rPr>
          <w:szCs w:val="19"/>
        </w:rPr>
        <w:t>Landesanstalt für Medien NRW</w:t>
      </w:r>
      <w:r w:rsidRPr="00064533">
        <w:rPr>
          <w:szCs w:val="19"/>
        </w:rPr>
        <w:tab/>
      </w:r>
      <w:r w:rsidRPr="00064533">
        <w:rPr>
          <w:szCs w:val="19"/>
        </w:rPr>
        <w:tab/>
      </w:r>
      <w:r w:rsidRPr="00064533">
        <w:rPr>
          <w:szCs w:val="19"/>
        </w:rPr>
        <w:tab/>
      </w:r>
      <w:r w:rsidR="00064533">
        <w:rPr>
          <w:szCs w:val="19"/>
        </w:rPr>
        <w:tab/>
      </w:r>
      <w:proofErr w:type="spellStart"/>
      <w:r w:rsidRPr="00064533">
        <w:rPr>
          <w:szCs w:val="19"/>
          <w:highlight w:val="yellow"/>
        </w:rPr>
        <w:t>AuftragnehmerIn</w:t>
      </w:r>
      <w:proofErr w:type="spellEnd"/>
      <w:r w:rsidRPr="00064533">
        <w:rPr>
          <w:szCs w:val="19"/>
        </w:rPr>
        <w:br/>
        <w:t>Düsseldorf,</w:t>
      </w:r>
      <w:r w:rsidR="00B473E9">
        <w:rPr>
          <w:szCs w:val="19"/>
        </w:rPr>
        <w:t xml:space="preserve"> den</w:t>
      </w:r>
      <w:r w:rsidR="00B473E9">
        <w:rPr>
          <w:szCs w:val="19"/>
        </w:rPr>
        <w:tab/>
      </w:r>
      <w:r w:rsidRPr="00064533">
        <w:rPr>
          <w:szCs w:val="19"/>
        </w:rPr>
        <w:tab/>
      </w:r>
      <w:r w:rsidRPr="00064533">
        <w:rPr>
          <w:szCs w:val="19"/>
        </w:rPr>
        <w:tab/>
      </w:r>
      <w:r w:rsidRPr="00064533">
        <w:rPr>
          <w:szCs w:val="19"/>
        </w:rPr>
        <w:tab/>
      </w:r>
      <w:r w:rsidRPr="00064533">
        <w:rPr>
          <w:szCs w:val="19"/>
        </w:rPr>
        <w:tab/>
      </w:r>
      <w:r w:rsidRPr="00064533">
        <w:rPr>
          <w:szCs w:val="19"/>
        </w:rPr>
        <w:tab/>
      </w:r>
      <w:r w:rsidRPr="00064533">
        <w:rPr>
          <w:szCs w:val="19"/>
          <w:highlight w:val="yellow"/>
        </w:rPr>
        <w:t>…</w:t>
      </w:r>
    </w:p>
    <w:p w14:paraId="44DA4FA4" w14:textId="13AAD808" w:rsidR="007740BE" w:rsidRDefault="007740BE" w:rsidP="007740BE">
      <w:pPr>
        <w:ind w:right="-290"/>
        <w:rPr>
          <w:sz w:val="20"/>
        </w:rPr>
      </w:pPr>
    </w:p>
    <w:p w14:paraId="062E30E8" w14:textId="77777777" w:rsidR="007740BE" w:rsidRPr="000839F2" w:rsidRDefault="007740BE" w:rsidP="007740BE">
      <w:pPr>
        <w:ind w:right="-290"/>
        <w:rPr>
          <w:sz w:val="20"/>
        </w:rPr>
      </w:pPr>
    </w:p>
    <w:p w14:paraId="3516DE18" w14:textId="6D554DAD" w:rsidR="007740BE" w:rsidRPr="00D722A2" w:rsidRDefault="007740BE" w:rsidP="007740BE">
      <w:pPr>
        <w:ind w:right="-290"/>
        <w:rPr>
          <w:sz w:val="20"/>
        </w:rPr>
      </w:pPr>
      <w:r w:rsidRPr="000839F2">
        <w:rPr>
          <w:sz w:val="20"/>
        </w:rPr>
        <w:t>_______________________</w:t>
      </w:r>
      <w:r w:rsidRPr="000839F2">
        <w:rPr>
          <w:sz w:val="20"/>
        </w:rPr>
        <w:tab/>
      </w:r>
      <w:r w:rsidRPr="000839F2">
        <w:rPr>
          <w:sz w:val="20"/>
        </w:rPr>
        <w:tab/>
      </w:r>
      <w:r w:rsidRPr="000839F2">
        <w:rPr>
          <w:sz w:val="20"/>
        </w:rPr>
        <w:tab/>
      </w:r>
      <w:r>
        <w:rPr>
          <w:sz w:val="20"/>
        </w:rPr>
        <w:tab/>
      </w:r>
      <w:r w:rsidRPr="000839F2">
        <w:rPr>
          <w:sz w:val="20"/>
        </w:rPr>
        <w:t xml:space="preserve"> _______________________________</w:t>
      </w:r>
      <w:r w:rsidR="00B80948">
        <w:rPr>
          <w:sz w:val="20"/>
        </w:rPr>
        <w:br/>
      </w:r>
      <w:r w:rsidR="00B03656">
        <w:rPr>
          <w:szCs w:val="19"/>
        </w:rPr>
        <w:t>Marie</w:t>
      </w:r>
      <w:r w:rsidR="003A0DF6">
        <w:rPr>
          <w:szCs w:val="19"/>
        </w:rPr>
        <w:t>-Franca</w:t>
      </w:r>
      <w:r w:rsidR="00B03656">
        <w:rPr>
          <w:szCs w:val="19"/>
        </w:rPr>
        <w:t xml:space="preserve"> Hesse</w:t>
      </w:r>
      <w:r w:rsidRPr="000839F2">
        <w:rPr>
          <w:sz w:val="20"/>
        </w:rPr>
        <w:tab/>
      </w:r>
      <w:r w:rsidRPr="000839F2">
        <w:rPr>
          <w:sz w:val="20"/>
        </w:rPr>
        <w:tab/>
      </w:r>
      <w:r w:rsidRPr="000839F2">
        <w:rPr>
          <w:sz w:val="20"/>
        </w:rPr>
        <w:tab/>
        <w:t xml:space="preserve"> </w:t>
      </w:r>
      <w:r w:rsidRPr="00DF3B51">
        <w:rPr>
          <w:color w:val="FF0000"/>
          <w:sz w:val="20"/>
        </w:rPr>
        <w:br/>
      </w:r>
      <w:r w:rsidRPr="00DF3B51">
        <w:rPr>
          <w:color w:val="FF0000"/>
          <w:sz w:val="20"/>
        </w:rPr>
        <w:tab/>
      </w:r>
      <w:r w:rsidRPr="00DF3B51">
        <w:rPr>
          <w:color w:val="FF0000"/>
          <w:sz w:val="20"/>
        </w:rPr>
        <w:tab/>
      </w:r>
      <w:r w:rsidRPr="00DF3B51">
        <w:rPr>
          <w:color w:val="FF0000"/>
          <w:sz w:val="20"/>
        </w:rPr>
        <w:tab/>
      </w:r>
      <w:r w:rsidRPr="00DF3B51">
        <w:rPr>
          <w:color w:val="FF0000"/>
          <w:sz w:val="20"/>
        </w:rPr>
        <w:tab/>
        <w:t xml:space="preserve"> </w:t>
      </w:r>
      <w:r w:rsidRPr="00DF3B51">
        <w:rPr>
          <w:color w:val="FF0000"/>
          <w:sz w:val="20"/>
        </w:rPr>
        <w:tab/>
      </w:r>
      <w:r w:rsidRPr="00DF3B51">
        <w:rPr>
          <w:color w:val="FF0000"/>
          <w:sz w:val="20"/>
        </w:rPr>
        <w:tab/>
      </w:r>
      <w:r w:rsidR="00B80948">
        <w:rPr>
          <w:color w:val="FF0000"/>
          <w:sz w:val="20"/>
        </w:rPr>
        <w:tab/>
      </w:r>
      <w:r w:rsidRPr="0077043B">
        <w:rPr>
          <w:i/>
          <w:color w:val="FF0000"/>
          <w:sz w:val="20"/>
          <w:szCs w:val="20"/>
        </w:rPr>
        <w:tab/>
      </w:r>
    </w:p>
    <w:p w14:paraId="102D624D" w14:textId="77777777" w:rsidR="007740BE" w:rsidRDefault="007740BE" w:rsidP="007740BE">
      <w:pPr>
        <w:ind w:right="-290"/>
        <w:rPr>
          <w:sz w:val="20"/>
        </w:rPr>
      </w:pPr>
    </w:p>
    <w:p w14:paraId="356897B0" w14:textId="77777777" w:rsidR="00675A56" w:rsidRPr="000839F2" w:rsidRDefault="00675A56" w:rsidP="007740BE">
      <w:pPr>
        <w:ind w:right="-290"/>
        <w:rPr>
          <w:sz w:val="20"/>
        </w:rPr>
      </w:pPr>
    </w:p>
    <w:p w14:paraId="617A0B7A" w14:textId="0DE08F1A" w:rsidR="00D722A2" w:rsidRDefault="007740BE" w:rsidP="00D722A2">
      <w:pPr>
        <w:ind w:right="-290"/>
        <w:rPr>
          <w:sz w:val="20"/>
        </w:rPr>
      </w:pPr>
      <w:r w:rsidRPr="001D2074">
        <w:rPr>
          <w:sz w:val="20"/>
        </w:rPr>
        <w:t>_______________________</w:t>
      </w:r>
      <w:r w:rsidR="0055748E">
        <w:rPr>
          <w:sz w:val="20"/>
        </w:rPr>
        <w:br/>
      </w:r>
      <w:r w:rsidR="00EE091E" w:rsidRPr="00064533">
        <w:rPr>
          <w:szCs w:val="19"/>
        </w:rPr>
        <w:t>Eva Abraham</w:t>
      </w:r>
    </w:p>
    <w:p w14:paraId="221744AD" w14:textId="77777777" w:rsidR="00D722A2" w:rsidRDefault="00D722A2" w:rsidP="00D722A2">
      <w:pPr>
        <w:ind w:right="-290"/>
        <w:rPr>
          <w:sz w:val="20"/>
          <w:u w:val="single"/>
        </w:rPr>
      </w:pPr>
    </w:p>
    <w:p w14:paraId="4F4431EF" w14:textId="77777777" w:rsidR="00675A56" w:rsidRDefault="00675A56" w:rsidP="00D722A2">
      <w:pPr>
        <w:ind w:right="-290"/>
        <w:rPr>
          <w:sz w:val="20"/>
          <w:u w:val="single"/>
        </w:rPr>
      </w:pPr>
    </w:p>
    <w:p w14:paraId="5C008150" w14:textId="77777777" w:rsidR="00675A56" w:rsidRDefault="00675A56" w:rsidP="00D722A2">
      <w:pPr>
        <w:ind w:right="-290"/>
        <w:rPr>
          <w:sz w:val="20"/>
          <w:u w:val="single"/>
        </w:rPr>
      </w:pPr>
    </w:p>
    <w:p w14:paraId="7E844C1C" w14:textId="77777777" w:rsidR="00675A56" w:rsidRPr="00D722A2" w:rsidRDefault="00675A56" w:rsidP="00D722A2">
      <w:pPr>
        <w:ind w:right="-290"/>
        <w:rPr>
          <w:sz w:val="20"/>
          <w:u w:val="single"/>
        </w:rPr>
      </w:pPr>
    </w:p>
    <w:p w14:paraId="3B11BD30" w14:textId="77777777" w:rsidR="003A0DF6" w:rsidRPr="007A7909" w:rsidRDefault="003A601E" w:rsidP="003A0DF6">
      <w:pPr>
        <w:spacing w:after="120" w:line="276" w:lineRule="auto"/>
        <w:ind w:left="703" w:right="170" w:hanging="703"/>
        <w:rPr>
          <w:szCs w:val="19"/>
        </w:rPr>
      </w:pPr>
      <w:sdt>
        <w:sdtPr>
          <w:rPr>
            <w:szCs w:val="19"/>
          </w:rPr>
          <w:id w:val="-1401294816"/>
          <w14:checkbox>
            <w14:checked w14:val="0"/>
            <w14:checkedState w14:val="2612" w14:font="MS Gothic"/>
            <w14:uncheckedState w14:val="2610" w14:font="MS Gothic"/>
          </w14:checkbox>
        </w:sdtPr>
        <w:sdtEndPr/>
        <w:sdtContent>
          <w:r w:rsidR="003A0DF6" w:rsidRPr="007A7909">
            <w:rPr>
              <w:rFonts w:ascii="Segoe UI Symbol" w:eastAsia="MS Gothic" w:hAnsi="Segoe UI Symbol" w:cs="Segoe UI Symbol"/>
              <w:szCs w:val="19"/>
            </w:rPr>
            <w:t>☐</w:t>
          </w:r>
        </w:sdtContent>
      </w:sdt>
      <w:r w:rsidR="003A0DF6" w:rsidRPr="007A7909">
        <w:rPr>
          <w:szCs w:val="19"/>
        </w:rPr>
        <w:tab/>
        <w:t>Hiermit bestätige ich, dass ich den Vertrag zur Kenntnis genommen habe und mit den Regelungen einverstanden bin, insbesondere, dass diese abschließend sind und AGB nicht in den Vertrag einbezogen werden.</w:t>
      </w:r>
    </w:p>
    <w:p w14:paraId="54FACAB8" w14:textId="77777777" w:rsidR="00064533" w:rsidRPr="00D722A2" w:rsidRDefault="00064533" w:rsidP="00D722A2">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1"/>
        <w:gridCol w:w="4531"/>
      </w:tblGrid>
      <w:tr w:rsidR="00D722A2" w14:paraId="19116E69" w14:textId="77777777" w:rsidTr="00903BA2">
        <w:tc>
          <w:tcPr>
            <w:tcW w:w="4531" w:type="dxa"/>
            <w:tcBorders>
              <w:top w:val="single" w:sz="4" w:space="0" w:color="auto"/>
              <w:left w:val="single" w:sz="4" w:space="0" w:color="auto"/>
              <w:bottom w:val="single" w:sz="4" w:space="0" w:color="auto"/>
              <w:right w:val="single" w:sz="4" w:space="0" w:color="auto"/>
            </w:tcBorders>
          </w:tcPr>
          <w:p w14:paraId="1AFF84F3" w14:textId="43BBE10B" w:rsidR="00D722A2" w:rsidRDefault="00D722A2" w:rsidP="0055748E">
            <w:pPr>
              <w:spacing w:line="254" w:lineRule="auto"/>
              <w:jc w:val="left"/>
              <w:rPr>
                <w:rFonts w:ascii="Arial Narrow" w:hAnsi="Arial Narrow"/>
                <w:b/>
                <w:sz w:val="22"/>
              </w:rPr>
            </w:pPr>
            <w:r>
              <w:rPr>
                <w:rFonts w:ascii="Arial Narrow" w:hAnsi="Arial Narrow"/>
                <w:b/>
                <w:sz w:val="22"/>
              </w:rPr>
              <w:t>Name der Firma</w:t>
            </w:r>
          </w:p>
        </w:tc>
        <w:sdt>
          <w:sdtPr>
            <w:rPr>
              <w:rFonts w:ascii="Arial Narrow" w:hAnsi="Arial Narrow"/>
              <w:b/>
              <w:sz w:val="22"/>
            </w:rPr>
            <w:id w:val="854859243"/>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9C0FA7" w14:textId="77777777" w:rsidR="00D722A2" w:rsidRDefault="00D722A2" w:rsidP="00922524">
                <w:pPr>
                  <w:spacing w:line="254" w:lineRule="auto"/>
                  <w:rPr>
                    <w:rFonts w:ascii="Arial Narrow" w:hAnsi="Arial Narrow"/>
                    <w:b/>
                    <w:sz w:val="22"/>
                  </w:rPr>
                </w:pPr>
                <w:r>
                  <w:rPr>
                    <w:rStyle w:val="Platzhaltertext"/>
                  </w:rPr>
                  <w:t>Klicken Sie hier, um Text einzugeben.</w:t>
                </w:r>
              </w:p>
            </w:tc>
          </w:sdtContent>
        </w:sdt>
      </w:tr>
      <w:tr w:rsidR="00D722A2" w14:paraId="177D8FC5" w14:textId="77777777" w:rsidTr="00903BA2">
        <w:tc>
          <w:tcPr>
            <w:tcW w:w="4531" w:type="dxa"/>
            <w:tcBorders>
              <w:top w:val="single" w:sz="4" w:space="0" w:color="auto"/>
              <w:left w:val="single" w:sz="4" w:space="0" w:color="auto"/>
              <w:bottom w:val="single" w:sz="4" w:space="0" w:color="auto"/>
              <w:right w:val="single" w:sz="4" w:space="0" w:color="auto"/>
            </w:tcBorders>
          </w:tcPr>
          <w:p w14:paraId="68EBE5EE" w14:textId="2D253414" w:rsidR="00D722A2" w:rsidRDefault="00D722A2" w:rsidP="0055748E">
            <w:pPr>
              <w:spacing w:line="254" w:lineRule="auto"/>
              <w:jc w:val="left"/>
              <w:rPr>
                <w:rFonts w:ascii="Arial Narrow" w:hAnsi="Arial Narrow"/>
                <w:b/>
                <w:sz w:val="22"/>
              </w:rPr>
            </w:pPr>
            <w:r>
              <w:rPr>
                <w:rFonts w:ascii="Arial Narrow" w:hAnsi="Arial Narrow"/>
                <w:b/>
                <w:sz w:val="22"/>
              </w:rPr>
              <w:t>Name, Vorname des Ansprechpartners</w:t>
            </w:r>
          </w:p>
        </w:tc>
        <w:sdt>
          <w:sdtPr>
            <w:rPr>
              <w:rFonts w:ascii="Arial Narrow" w:hAnsi="Arial Narrow"/>
              <w:b/>
              <w:sz w:val="22"/>
            </w:rPr>
            <w:id w:val="-126761708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3CE0CF4D" w14:textId="77777777" w:rsidR="00D722A2" w:rsidRDefault="00D722A2" w:rsidP="00922524">
                <w:pPr>
                  <w:spacing w:line="254" w:lineRule="auto"/>
                  <w:rPr>
                    <w:rFonts w:ascii="Arial Narrow" w:hAnsi="Arial Narrow"/>
                    <w:b/>
                    <w:sz w:val="22"/>
                  </w:rPr>
                </w:pPr>
                <w:r w:rsidRPr="00145374">
                  <w:rPr>
                    <w:rStyle w:val="Platzhaltertext"/>
                  </w:rPr>
                  <w:t>Klicken Sie hier, um Text einzugeben.</w:t>
                </w:r>
              </w:p>
            </w:tc>
          </w:sdtContent>
        </w:sdt>
      </w:tr>
      <w:tr w:rsidR="00D722A2" w14:paraId="1334C25D" w14:textId="77777777" w:rsidTr="00903BA2">
        <w:tc>
          <w:tcPr>
            <w:tcW w:w="4531" w:type="dxa"/>
            <w:tcBorders>
              <w:top w:val="single" w:sz="4" w:space="0" w:color="auto"/>
              <w:left w:val="single" w:sz="4" w:space="0" w:color="auto"/>
              <w:bottom w:val="single" w:sz="4" w:space="0" w:color="auto"/>
              <w:right w:val="single" w:sz="4" w:space="0" w:color="auto"/>
            </w:tcBorders>
          </w:tcPr>
          <w:p w14:paraId="40DE3A9A" w14:textId="52F1245F" w:rsidR="0055748E" w:rsidRDefault="00D722A2" w:rsidP="0055748E">
            <w:pPr>
              <w:spacing w:line="254" w:lineRule="auto"/>
              <w:jc w:val="left"/>
              <w:rPr>
                <w:rFonts w:ascii="Arial Narrow" w:hAnsi="Arial Narrow"/>
                <w:b/>
                <w:sz w:val="22"/>
              </w:rPr>
            </w:pPr>
            <w:r>
              <w:rPr>
                <w:rFonts w:ascii="Arial Narrow" w:hAnsi="Arial Narrow"/>
                <w:b/>
                <w:sz w:val="22"/>
              </w:rPr>
              <w:t>Kontaktdaten</w:t>
            </w:r>
          </w:p>
        </w:tc>
        <w:sdt>
          <w:sdtPr>
            <w:rPr>
              <w:rFonts w:ascii="Arial Narrow" w:hAnsi="Arial Narrow"/>
              <w:b/>
              <w:sz w:val="22"/>
            </w:rPr>
            <w:id w:val="16035954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87B09D4" w14:textId="77777777" w:rsidR="00D722A2" w:rsidRDefault="00D722A2" w:rsidP="00922524">
                <w:pPr>
                  <w:spacing w:line="254" w:lineRule="auto"/>
                  <w:rPr>
                    <w:rFonts w:ascii="Arial Narrow" w:hAnsi="Arial Narrow"/>
                    <w:b/>
                    <w:sz w:val="22"/>
                  </w:rPr>
                </w:pPr>
                <w:r>
                  <w:rPr>
                    <w:rStyle w:val="Platzhaltertext"/>
                  </w:rPr>
                  <w:t>Klicken Sie hier, um Text einzugeben.</w:t>
                </w:r>
              </w:p>
            </w:tc>
          </w:sdtContent>
        </w:sdt>
      </w:tr>
      <w:tr w:rsidR="00D722A2" w14:paraId="7437638C" w14:textId="77777777" w:rsidTr="00903BA2">
        <w:tc>
          <w:tcPr>
            <w:tcW w:w="4531" w:type="dxa"/>
            <w:tcBorders>
              <w:top w:val="single" w:sz="4" w:space="0" w:color="auto"/>
              <w:left w:val="single" w:sz="4" w:space="0" w:color="auto"/>
              <w:bottom w:val="single" w:sz="4" w:space="0" w:color="auto"/>
              <w:right w:val="single" w:sz="4" w:space="0" w:color="auto"/>
            </w:tcBorders>
          </w:tcPr>
          <w:p w14:paraId="31063DB3" w14:textId="6278DC90" w:rsidR="00D722A2" w:rsidRDefault="00D722A2" w:rsidP="0055748E">
            <w:pPr>
              <w:spacing w:line="254" w:lineRule="auto"/>
              <w:jc w:val="left"/>
              <w:rPr>
                <w:rFonts w:ascii="Arial Narrow" w:hAnsi="Arial Narrow"/>
                <w:b/>
                <w:sz w:val="22"/>
              </w:rPr>
            </w:pPr>
            <w:r>
              <w:rPr>
                <w:rFonts w:ascii="Arial Narrow" w:hAnsi="Arial Narrow"/>
                <w:b/>
                <w:sz w:val="22"/>
              </w:rPr>
              <w:t>Ort, Datum</w:t>
            </w:r>
          </w:p>
        </w:tc>
        <w:sdt>
          <w:sdtPr>
            <w:rPr>
              <w:rFonts w:ascii="Arial Narrow" w:hAnsi="Arial Narrow"/>
              <w:b/>
              <w:sz w:val="22"/>
            </w:rPr>
            <w:id w:val="1711767256"/>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79BC3D" w14:textId="77777777" w:rsidR="00D722A2" w:rsidRDefault="00D722A2" w:rsidP="00922524">
                <w:pPr>
                  <w:spacing w:line="254" w:lineRule="auto"/>
                  <w:rPr>
                    <w:rFonts w:ascii="Arial Narrow" w:hAnsi="Arial Narrow"/>
                    <w:b/>
                    <w:sz w:val="22"/>
                  </w:rPr>
                </w:pPr>
                <w:r>
                  <w:rPr>
                    <w:rStyle w:val="Platzhaltertext"/>
                  </w:rPr>
                  <w:t>Klicken Sie hier, um Text einzugeben.</w:t>
                </w:r>
              </w:p>
            </w:tc>
          </w:sdtContent>
        </w:sdt>
      </w:tr>
    </w:tbl>
    <w:p w14:paraId="0BF2E793" w14:textId="77777777" w:rsidR="00D722A2" w:rsidRDefault="00D722A2" w:rsidP="007740BE"/>
    <w:sectPr w:rsidR="00D722A2" w:rsidSect="00312D1E">
      <w:headerReference w:type="even" r:id="rId12"/>
      <w:headerReference w:type="default" r:id="rId13"/>
      <w:footerReference w:type="even" r:id="rId14"/>
      <w:footerReference w:type="default" r:id="rId15"/>
      <w:headerReference w:type="first" r:id="rId16"/>
      <w:footerReference w:type="first" r:id="rId17"/>
      <w:pgSz w:w="11906" w:h="16838"/>
      <w:pgMar w:top="2835" w:right="1270" w:bottom="184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272F0" w14:textId="77777777" w:rsidR="003A601E" w:rsidRDefault="003A601E" w:rsidP="006C332C">
      <w:pPr>
        <w:spacing w:after="0" w:line="240" w:lineRule="auto"/>
      </w:pPr>
      <w:r>
        <w:separator/>
      </w:r>
    </w:p>
  </w:endnote>
  <w:endnote w:type="continuationSeparator" w:id="0">
    <w:p w14:paraId="2C8A9AFB" w14:textId="77777777" w:rsidR="003A601E" w:rsidRDefault="003A601E" w:rsidP="006C332C">
      <w:pPr>
        <w:spacing w:after="0" w:line="240" w:lineRule="auto"/>
      </w:pPr>
      <w:r>
        <w:continuationSeparator/>
      </w:r>
    </w:p>
  </w:endnote>
  <w:endnote w:type="continuationNotice" w:id="1">
    <w:p w14:paraId="2BA90754" w14:textId="77777777" w:rsidR="003A601E" w:rsidRDefault="003A60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641A" w14:textId="77777777" w:rsidR="00B134E9" w:rsidRDefault="00B13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280530922"/>
      <w:docPartObj>
        <w:docPartGallery w:val="Page Numbers (Bottom of Page)"/>
        <w:docPartUnique/>
      </w:docPartObj>
    </w:sdtPr>
    <w:sdtEndPr/>
    <w:sdtContent>
      <w:sdt>
        <w:sdtPr>
          <w:rPr>
            <w:sz w:val="17"/>
            <w:szCs w:val="17"/>
          </w:rPr>
          <w:id w:val="-1769616900"/>
          <w:docPartObj>
            <w:docPartGallery w:val="Page Numbers (Top of Page)"/>
            <w:docPartUnique/>
          </w:docPartObj>
        </w:sdtPr>
        <w:sdtEndPr/>
        <w:sdtContent>
          <w:p w14:paraId="62B9AF57" w14:textId="77777777" w:rsidR="00E23431" w:rsidRPr="00FF522A" w:rsidRDefault="00E23431" w:rsidP="00FF522A">
            <w:pPr>
              <w:pStyle w:val="Fuzeile"/>
              <w:jc w:val="right"/>
              <w:rPr>
                <w:bCs/>
                <w:sz w:val="17"/>
                <w:szCs w:val="17"/>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3969"/>
              <w:gridCol w:w="2687"/>
            </w:tblGrid>
            <w:tr w:rsidR="00E23431" w14:paraId="0DC75231" w14:textId="77777777" w:rsidTr="00E23431">
              <w:trPr>
                <w:trHeight w:hRule="exact" w:val="340"/>
              </w:trPr>
              <w:tc>
                <w:tcPr>
                  <w:tcW w:w="2552" w:type="dxa"/>
                  <w:vAlign w:val="center"/>
                  <w:hideMark/>
                </w:tcPr>
                <w:p w14:paraId="08889073" w14:textId="77777777" w:rsidR="00E23431" w:rsidRDefault="00E23431" w:rsidP="00E23431">
                  <w:pPr>
                    <w:pStyle w:val="AbsenderAdressfelder"/>
                    <w:spacing w:line="160" w:lineRule="exact"/>
                    <w:ind w:right="-283"/>
                    <w:rPr>
                      <w:b w:val="0"/>
                    </w:rPr>
                  </w:pPr>
                  <w:r>
                    <w:rPr>
                      <w:b w:val="0"/>
                    </w:rPr>
                    <w:t>Landesanstalt für Medien NRW</w:t>
                  </w:r>
                  <w:r>
                    <w:rPr>
                      <w:b w:val="0"/>
                    </w:rPr>
                    <w:br/>
                    <w:t>Zollhof 2 · D-40221 Düsseldorf</w:t>
                  </w:r>
                </w:p>
              </w:tc>
              <w:tc>
                <w:tcPr>
                  <w:tcW w:w="3969" w:type="dxa"/>
                  <w:vAlign w:val="center"/>
                  <w:hideMark/>
                </w:tcPr>
                <w:p w14:paraId="7A1A3835" w14:textId="77777777" w:rsidR="00E23431" w:rsidRDefault="00E23431" w:rsidP="00E23431">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5AEB3E71" w14:textId="77777777" w:rsidR="00E23431" w:rsidRDefault="00E23431" w:rsidP="00E23431">
                  <w:pPr>
                    <w:pStyle w:val="AbsenderAdressfelder"/>
                    <w:spacing w:line="160" w:lineRule="exact"/>
                    <w:jc w:val="right"/>
                    <w:rPr>
                      <w:b w:val="0"/>
                    </w:rPr>
                  </w:pPr>
                  <w:r>
                    <w:rPr>
                      <w:b w:val="0"/>
                    </w:rPr>
                    <w:t>Stadtsparkasse Düsseldorf</w:t>
                  </w:r>
                  <w:r>
                    <w:rPr>
                      <w:b w:val="0"/>
                    </w:rPr>
                    <w:br/>
                    <w:t>DE 33 3005 0110 1006 4802 53</w:t>
                  </w:r>
                </w:p>
              </w:tc>
            </w:tr>
          </w:tbl>
          <w:p w14:paraId="32A8CCD0" w14:textId="77777777" w:rsidR="00E23431" w:rsidRPr="00FF522A" w:rsidRDefault="00E23431" w:rsidP="00FF522A">
            <w:pPr>
              <w:pStyle w:val="Fuzeile"/>
              <w:jc w:val="right"/>
              <w:rPr>
                <w:bCs/>
                <w:sz w:val="17"/>
                <w:szCs w:val="17"/>
              </w:rPr>
            </w:pPr>
          </w:p>
          <w:p w14:paraId="10C60515" w14:textId="77777777" w:rsidR="007740BE" w:rsidRPr="00FF522A" w:rsidRDefault="007740BE" w:rsidP="00FF522A">
            <w:pPr>
              <w:pStyle w:val="Fuzeile"/>
              <w:jc w:val="right"/>
              <w:rPr>
                <w:sz w:val="17"/>
                <w:szCs w:val="17"/>
              </w:rPr>
            </w:pPr>
            <w:r w:rsidRPr="00FF522A">
              <w:rPr>
                <w:bCs/>
                <w:sz w:val="17"/>
                <w:szCs w:val="17"/>
              </w:rPr>
              <w:fldChar w:fldCharType="begin"/>
            </w:r>
            <w:r w:rsidRPr="00FF522A">
              <w:rPr>
                <w:bCs/>
                <w:sz w:val="17"/>
                <w:szCs w:val="17"/>
              </w:rPr>
              <w:instrText>PAGE</w:instrText>
            </w:r>
            <w:r w:rsidRPr="00FF522A">
              <w:rPr>
                <w:bCs/>
                <w:sz w:val="17"/>
                <w:szCs w:val="17"/>
              </w:rPr>
              <w:fldChar w:fldCharType="separate"/>
            </w:r>
            <w:r w:rsidR="00E23431">
              <w:rPr>
                <w:bCs/>
                <w:noProof/>
                <w:sz w:val="17"/>
                <w:szCs w:val="17"/>
              </w:rPr>
              <w:t>7</w:t>
            </w:r>
            <w:r w:rsidRPr="00FF522A">
              <w:rPr>
                <w:bCs/>
                <w:sz w:val="17"/>
                <w:szCs w:val="17"/>
              </w:rPr>
              <w:fldChar w:fldCharType="end"/>
            </w:r>
            <w:r w:rsidRPr="00FF522A">
              <w:rPr>
                <w:sz w:val="17"/>
                <w:szCs w:val="17"/>
              </w:rPr>
              <w:t>/</w:t>
            </w:r>
            <w:r w:rsidRPr="00FF522A">
              <w:rPr>
                <w:bCs/>
                <w:sz w:val="17"/>
                <w:szCs w:val="17"/>
              </w:rPr>
              <w:fldChar w:fldCharType="begin"/>
            </w:r>
            <w:r w:rsidRPr="00FF522A">
              <w:rPr>
                <w:bCs/>
                <w:sz w:val="17"/>
                <w:szCs w:val="17"/>
              </w:rPr>
              <w:instrText>NUMPAGES</w:instrText>
            </w:r>
            <w:r w:rsidRPr="00FF522A">
              <w:rPr>
                <w:bCs/>
                <w:sz w:val="17"/>
                <w:szCs w:val="17"/>
              </w:rPr>
              <w:fldChar w:fldCharType="separate"/>
            </w:r>
            <w:r w:rsidR="00E23431">
              <w:rPr>
                <w:bCs/>
                <w:noProof/>
                <w:sz w:val="17"/>
                <w:szCs w:val="17"/>
              </w:rPr>
              <w:t>7</w:t>
            </w:r>
            <w:r w:rsidRPr="00FF522A">
              <w:rPr>
                <w:bCs/>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034F" w14:textId="77777777" w:rsidR="00B134E9" w:rsidRDefault="00B134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8462" w14:textId="77777777" w:rsidR="003A601E" w:rsidRDefault="003A601E" w:rsidP="006C332C">
      <w:pPr>
        <w:spacing w:after="0" w:line="240" w:lineRule="auto"/>
      </w:pPr>
      <w:r>
        <w:separator/>
      </w:r>
    </w:p>
  </w:footnote>
  <w:footnote w:type="continuationSeparator" w:id="0">
    <w:p w14:paraId="63B8595F" w14:textId="77777777" w:rsidR="003A601E" w:rsidRDefault="003A601E" w:rsidP="006C332C">
      <w:pPr>
        <w:spacing w:after="0" w:line="240" w:lineRule="auto"/>
      </w:pPr>
      <w:r>
        <w:continuationSeparator/>
      </w:r>
    </w:p>
  </w:footnote>
  <w:footnote w:type="continuationNotice" w:id="1">
    <w:p w14:paraId="45940E46" w14:textId="77777777" w:rsidR="003A601E" w:rsidRDefault="003A60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F945" w14:textId="77777777" w:rsidR="00B134E9" w:rsidRDefault="00B13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4D5C2" w14:textId="77777777" w:rsidR="006C332C" w:rsidRPr="00534AD1" w:rsidRDefault="006C332C">
    <w:pPr>
      <w:pStyle w:val="Kopfzeile"/>
    </w:pPr>
    <w:r w:rsidRPr="00534AD1">
      <w:rPr>
        <w:noProof/>
        <w:lang w:eastAsia="de-DE"/>
      </w:rPr>
      <w:drawing>
        <wp:anchor distT="0" distB="0" distL="114300" distR="114300" simplePos="0" relativeHeight="251658240" behindDoc="1" locked="1" layoutInCell="1" allowOverlap="1" wp14:anchorId="2A20C8D0" wp14:editId="46C4AEE6">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7713" w14:textId="77777777" w:rsidR="00B134E9" w:rsidRDefault="00B134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 w15:restartNumberingAfterBreak="0">
    <w:nsid w:val="0A081488"/>
    <w:multiLevelType w:val="hybridMultilevel"/>
    <w:tmpl w:val="7C100864"/>
    <w:lvl w:ilvl="0" w:tplc="32D451EE">
      <w:start w:val="2"/>
      <w:numFmt w:val="decimal"/>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3"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936667"/>
    <w:multiLevelType w:val="hybridMultilevel"/>
    <w:tmpl w:val="7DD2817C"/>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5"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6" w15:restartNumberingAfterBreak="0">
    <w:nsid w:val="107E5515"/>
    <w:multiLevelType w:val="hybridMultilevel"/>
    <w:tmpl w:val="C10EBB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8"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9"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F52CCE"/>
    <w:multiLevelType w:val="hybridMultilevel"/>
    <w:tmpl w:val="838AA7C4"/>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3"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4"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30C4E"/>
    <w:multiLevelType w:val="hybridMultilevel"/>
    <w:tmpl w:val="A1F820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8"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9"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1"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A14E03"/>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3"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317021">
    <w:abstractNumId w:val="18"/>
  </w:num>
  <w:num w:numId="2" w16cid:durableId="7003233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0457850">
    <w:abstractNumId w:val="11"/>
  </w:num>
  <w:num w:numId="4" w16cid:durableId="417874468">
    <w:abstractNumId w:val="13"/>
  </w:num>
  <w:num w:numId="5" w16cid:durableId="1241132631">
    <w:abstractNumId w:val="20"/>
  </w:num>
  <w:num w:numId="6" w16cid:durableId="70929819">
    <w:abstractNumId w:val="10"/>
  </w:num>
  <w:num w:numId="7" w16cid:durableId="1737237970">
    <w:abstractNumId w:val="21"/>
  </w:num>
  <w:num w:numId="8" w16cid:durableId="1081101143">
    <w:abstractNumId w:val="23"/>
  </w:num>
  <w:num w:numId="9" w16cid:durableId="186455949">
    <w:abstractNumId w:val="0"/>
  </w:num>
  <w:num w:numId="10" w16cid:durableId="694771844">
    <w:abstractNumId w:val="7"/>
  </w:num>
  <w:num w:numId="11" w16cid:durableId="723529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007026">
    <w:abstractNumId w:val="17"/>
  </w:num>
  <w:num w:numId="13" w16cid:durableId="1231038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194421">
    <w:abstractNumId w:val="3"/>
  </w:num>
  <w:num w:numId="15" w16cid:durableId="456875797">
    <w:abstractNumId w:val="5"/>
  </w:num>
  <w:num w:numId="16" w16cid:durableId="1278413492">
    <w:abstractNumId w:val="22"/>
  </w:num>
  <w:num w:numId="17" w16cid:durableId="1814833534">
    <w:abstractNumId w:val="4"/>
  </w:num>
  <w:num w:numId="18" w16cid:durableId="235013761">
    <w:abstractNumId w:val="12"/>
  </w:num>
  <w:num w:numId="19" w16cid:durableId="2052802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652884">
    <w:abstractNumId w:val="6"/>
  </w:num>
  <w:num w:numId="21" w16cid:durableId="2084254407">
    <w:abstractNumId w:val="15"/>
  </w:num>
  <w:num w:numId="22" w16cid:durableId="380062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818249">
    <w:abstractNumId w:val="16"/>
  </w:num>
  <w:num w:numId="24" w16cid:durableId="596717953">
    <w:abstractNumId w:val="9"/>
  </w:num>
  <w:num w:numId="25" w16cid:durableId="98766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uYYNosfc8kNC0EMkPQuXZ04QcwQiUBuKWgHh4NAN+pGjZV+e7aE2JH1nTMLb43vmv52MVI7DQt2UTdFy5yb6dw==" w:salt="VgAWSlUClZo29gm0gHGYM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85B"/>
    <w:rsid w:val="00001BE3"/>
    <w:rsid w:val="00007516"/>
    <w:rsid w:val="00031E69"/>
    <w:rsid w:val="000461A5"/>
    <w:rsid w:val="00046670"/>
    <w:rsid w:val="00064533"/>
    <w:rsid w:val="000845DB"/>
    <w:rsid w:val="00096D33"/>
    <w:rsid w:val="00097231"/>
    <w:rsid w:val="000A536F"/>
    <w:rsid w:val="000F3020"/>
    <w:rsid w:val="00101A25"/>
    <w:rsid w:val="00111C32"/>
    <w:rsid w:val="00116055"/>
    <w:rsid w:val="001757F7"/>
    <w:rsid w:val="00195F13"/>
    <w:rsid w:val="001B35E4"/>
    <w:rsid w:val="001C4F2A"/>
    <w:rsid w:val="001C60FA"/>
    <w:rsid w:val="001D2074"/>
    <w:rsid w:val="00200F36"/>
    <w:rsid w:val="00216880"/>
    <w:rsid w:val="0023099E"/>
    <w:rsid w:val="00277361"/>
    <w:rsid w:val="00283A69"/>
    <w:rsid w:val="002855F0"/>
    <w:rsid w:val="002F13AD"/>
    <w:rsid w:val="00312D1E"/>
    <w:rsid w:val="00330C02"/>
    <w:rsid w:val="00334FC0"/>
    <w:rsid w:val="00364ECC"/>
    <w:rsid w:val="00377036"/>
    <w:rsid w:val="0039141C"/>
    <w:rsid w:val="00396CD6"/>
    <w:rsid w:val="003A0DF6"/>
    <w:rsid w:val="003A601E"/>
    <w:rsid w:val="003C3630"/>
    <w:rsid w:val="003F3A0F"/>
    <w:rsid w:val="003F4BA1"/>
    <w:rsid w:val="00401BED"/>
    <w:rsid w:val="00405ABC"/>
    <w:rsid w:val="00405B69"/>
    <w:rsid w:val="00421397"/>
    <w:rsid w:val="00425DBF"/>
    <w:rsid w:val="00450CE4"/>
    <w:rsid w:val="004673B7"/>
    <w:rsid w:val="004815F9"/>
    <w:rsid w:val="004B3C30"/>
    <w:rsid w:val="004B44E5"/>
    <w:rsid w:val="004C56D9"/>
    <w:rsid w:val="004E7BD2"/>
    <w:rsid w:val="004F5E17"/>
    <w:rsid w:val="00507815"/>
    <w:rsid w:val="00513041"/>
    <w:rsid w:val="005130FE"/>
    <w:rsid w:val="0052632F"/>
    <w:rsid w:val="00534AD1"/>
    <w:rsid w:val="005410F1"/>
    <w:rsid w:val="005514A9"/>
    <w:rsid w:val="00555783"/>
    <w:rsid w:val="0055748E"/>
    <w:rsid w:val="00562789"/>
    <w:rsid w:val="00565EB0"/>
    <w:rsid w:val="00574C78"/>
    <w:rsid w:val="0057639F"/>
    <w:rsid w:val="00582684"/>
    <w:rsid w:val="00590615"/>
    <w:rsid w:val="00593F74"/>
    <w:rsid w:val="005966BC"/>
    <w:rsid w:val="005B2A36"/>
    <w:rsid w:val="005F18DC"/>
    <w:rsid w:val="00601079"/>
    <w:rsid w:val="00603408"/>
    <w:rsid w:val="00636A55"/>
    <w:rsid w:val="00657666"/>
    <w:rsid w:val="00675A56"/>
    <w:rsid w:val="00676663"/>
    <w:rsid w:val="00676DDA"/>
    <w:rsid w:val="00677FF2"/>
    <w:rsid w:val="006B5D2D"/>
    <w:rsid w:val="006C1B54"/>
    <w:rsid w:val="006C332C"/>
    <w:rsid w:val="006C3465"/>
    <w:rsid w:val="006D13F7"/>
    <w:rsid w:val="006F57C1"/>
    <w:rsid w:val="006F6464"/>
    <w:rsid w:val="00701F5C"/>
    <w:rsid w:val="007074B1"/>
    <w:rsid w:val="00707689"/>
    <w:rsid w:val="007270BD"/>
    <w:rsid w:val="0073709F"/>
    <w:rsid w:val="00745922"/>
    <w:rsid w:val="0075442A"/>
    <w:rsid w:val="00763EC9"/>
    <w:rsid w:val="0076444A"/>
    <w:rsid w:val="0076780E"/>
    <w:rsid w:val="007740BE"/>
    <w:rsid w:val="00775247"/>
    <w:rsid w:val="00776CB6"/>
    <w:rsid w:val="00790FA8"/>
    <w:rsid w:val="007B3965"/>
    <w:rsid w:val="007B709D"/>
    <w:rsid w:val="007B7431"/>
    <w:rsid w:val="007C06EF"/>
    <w:rsid w:val="007C20AF"/>
    <w:rsid w:val="007C3024"/>
    <w:rsid w:val="00836E9C"/>
    <w:rsid w:val="00852C0D"/>
    <w:rsid w:val="008561AD"/>
    <w:rsid w:val="00862E50"/>
    <w:rsid w:val="00872431"/>
    <w:rsid w:val="008B0789"/>
    <w:rsid w:val="008B3860"/>
    <w:rsid w:val="008F0AE8"/>
    <w:rsid w:val="008F589D"/>
    <w:rsid w:val="00901AEF"/>
    <w:rsid w:val="00920B7B"/>
    <w:rsid w:val="00980195"/>
    <w:rsid w:val="009812A6"/>
    <w:rsid w:val="00992044"/>
    <w:rsid w:val="00994556"/>
    <w:rsid w:val="0099500B"/>
    <w:rsid w:val="00996D6D"/>
    <w:rsid w:val="009A16FD"/>
    <w:rsid w:val="009E6778"/>
    <w:rsid w:val="00A1462C"/>
    <w:rsid w:val="00A42360"/>
    <w:rsid w:val="00A66046"/>
    <w:rsid w:val="00A73E6E"/>
    <w:rsid w:val="00A82ABE"/>
    <w:rsid w:val="00A93A0E"/>
    <w:rsid w:val="00AB16CF"/>
    <w:rsid w:val="00AB2EDD"/>
    <w:rsid w:val="00B03656"/>
    <w:rsid w:val="00B134E9"/>
    <w:rsid w:val="00B4507D"/>
    <w:rsid w:val="00B473E9"/>
    <w:rsid w:val="00B80948"/>
    <w:rsid w:val="00B80E6E"/>
    <w:rsid w:val="00B82E1D"/>
    <w:rsid w:val="00BA451A"/>
    <w:rsid w:val="00BC0D79"/>
    <w:rsid w:val="00BC7C2C"/>
    <w:rsid w:val="00BE078D"/>
    <w:rsid w:val="00BF377E"/>
    <w:rsid w:val="00C0625C"/>
    <w:rsid w:val="00C27D4F"/>
    <w:rsid w:val="00C3685B"/>
    <w:rsid w:val="00C36BEF"/>
    <w:rsid w:val="00C429B7"/>
    <w:rsid w:val="00C44907"/>
    <w:rsid w:val="00C60E15"/>
    <w:rsid w:val="00C7426E"/>
    <w:rsid w:val="00C82761"/>
    <w:rsid w:val="00C82FCD"/>
    <w:rsid w:val="00C92CCF"/>
    <w:rsid w:val="00C97A97"/>
    <w:rsid w:val="00CA6D83"/>
    <w:rsid w:val="00CB5D50"/>
    <w:rsid w:val="00CD56DF"/>
    <w:rsid w:val="00CF23EE"/>
    <w:rsid w:val="00D3421A"/>
    <w:rsid w:val="00D43576"/>
    <w:rsid w:val="00D500FA"/>
    <w:rsid w:val="00D53568"/>
    <w:rsid w:val="00D71AEB"/>
    <w:rsid w:val="00D722A2"/>
    <w:rsid w:val="00D73268"/>
    <w:rsid w:val="00D80BDC"/>
    <w:rsid w:val="00D878BE"/>
    <w:rsid w:val="00D9012F"/>
    <w:rsid w:val="00DA2995"/>
    <w:rsid w:val="00DB5C2D"/>
    <w:rsid w:val="00DE20BA"/>
    <w:rsid w:val="00DE3281"/>
    <w:rsid w:val="00DE5C66"/>
    <w:rsid w:val="00E15010"/>
    <w:rsid w:val="00E23431"/>
    <w:rsid w:val="00E5531D"/>
    <w:rsid w:val="00E6243C"/>
    <w:rsid w:val="00E9760E"/>
    <w:rsid w:val="00EA391A"/>
    <w:rsid w:val="00EB5C1D"/>
    <w:rsid w:val="00EC6176"/>
    <w:rsid w:val="00ED5798"/>
    <w:rsid w:val="00EE091E"/>
    <w:rsid w:val="00F01D9C"/>
    <w:rsid w:val="00F03D13"/>
    <w:rsid w:val="00F075F3"/>
    <w:rsid w:val="00F11A9D"/>
    <w:rsid w:val="00F25B13"/>
    <w:rsid w:val="00F34145"/>
    <w:rsid w:val="00F36447"/>
    <w:rsid w:val="00F371EF"/>
    <w:rsid w:val="00F41EEE"/>
    <w:rsid w:val="00F45063"/>
    <w:rsid w:val="00F72477"/>
    <w:rsid w:val="00F919A5"/>
    <w:rsid w:val="00FA7764"/>
    <w:rsid w:val="00FB3C05"/>
    <w:rsid w:val="00FB7F93"/>
    <w:rsid w:val="00FD1592"/>
    <w:rsid w:val="00FE6987"/>
    <w:rsid w:val="00FF110C"/>
    <w:rsid w:val="00FF1184"/>
    <w:rsid w:val="00FF522A"/>
    <w:rsid w:val="01602956"/>
    <w:rsid w:val="062CEC83"/>
    <w:rsid w:val="0648596C"/>
    <w:rsid w:val="0A00BA23"/>
    <w:rsid w:val="0AEC86B3"/>
    <w:rsid w:val="0BDB6E3D"/>
    <w:rsid w:val="0CE24014"/>
    <w:rsid w:val="0DAD82C2"/>
    <w:rsid w:val="139002DB"/>
    <w:rsid w:val="1762A1B4"/>
    <w:rsid w:val="1C5CC9EB"/>
    <w:rsid w:val="1C6FC1D0"/>
    <w:rsid w:val="1C993695"/>
    <w:rsid w:val="2025C7CC"/>
    <w:rsid w:val="2F8FD0E3"/>
    <w:rsid w:val="325F1920"/>
    <w:rsid w:val="33458BDD"/>
    <w:rsid w:val="3B55A09C"/>
    <w:rsid w:val="444D4CE0"/>
    <w:rsid w:val="44BA5D8E"/>
    <w:rsid w:val="46171FA2"/>
    <w:rsid w:val="46FC0F71"/>
    <w:rsid w:val="48C41F89"/>
    <w:rsid w:val="4B444492"/>
    <w:rsid w:val="4C42EACD"/>
    <w:rsid w:val="4ED8AA69"/>
    <w:rsid w:val="50CD058A"/>
    <w:rsid w:val="529C4ECD"/>
    <w:rsid w:val="54591328"/>
    <w:rsid w:val="55730B57"/>
    <w:rsid w:val="5671DBF6"/>
    <w:rsid w:val="56A61DA8"/>
    <w:rsid w:val="5EDAE333"/>
    <w:rsid w:val="67C30DF0"/>
    <w:rsid w:val="6D23EE7F"/>
    <w:rsid w:val="74EA1891"/>
    <w:rsid w:val="76374600"/>
    <w:rsid w:val="79951EAE"/>
    <w:rsid w:val="7D2B76D3"/>
    <w:rsid w:val="7DC2B1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F0390"/>
  <w15:chartTrackingRefBased/>
  <w15:docId w15:val="{95201B65-5366-48B7-A85E-E9D47032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9812A6"/>
    <w:pPr>
      <w:spacing w:after="190" w:line="260" w:lineRule="exact"/>
      <w:jc w:val="both"/>
    </w:pPr>
    <w:rPr>
      <w:spacing w:val="4"/>
      <w:sz w:val="19"/>
    </w:rPr>
  </w:style>
  <w:style w:type="paragraph" w:styleId="berschrift1">
    <w:name w:val="heading 1"/>
    <w:basedOn w:val="Standard"/>
    <w:next w:val="Standard"/>
    <w:link w:val="berschrift1Zchn"/>
    <w:uiPriority w:val="9"/>
    <w:qFormat/>
    <w:rsid w:val="009812A6"/>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9812A6"/>
    <w:pPr>
      <w:spacing w:before="120" w:after="0" w:line="690"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9812A6"/>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9812A6"/>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semiHidden/>
    <w:unhideWhenUsed/>
    <w:rsid w:val="00C27D4F"/>
    <w:rPr>
      <w:sz w:val="16"/>
      <w:szCs w:val="16"/>
    </w:rPr>
  </w:style>
  <w:style w:type="paragraph" w:styleId="Kommentartext">
    <w:name w:val="annotation text"/>
    <w:basedOn w:val="Standard"/>
    <w:link w:val="KommentartextZchn"/>
    <w:uiPriority w:val="99"/>
    <w:unhideWhenUsed/>
    <w:rsid w:val="00C27D4F"/>
    <w:pPr>
      <w:spacing w:line="240" w:lineRule="auto"/>
    </w:pPr>
    <w:rPr>
      <w:sz w:val="20"/>
      <w:szCs w:val="20"/>
    </w:rPr>
  </w:style>
  <w:style w:type="character" w:customStyle="1" w:styleId="KommentartextZchn">
    <w:name w:val="Kommentartext Zchn"/>
    <w:basedOn w:val="Absatz-Standardschriftart"/>
    <w:link w:val="Kommentartext"/>
    <w:uiPriority w:val="99"/>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paragraph" w:customStyle="1" w:styleId="AbsenderAdressfelder">
    <w:name w:val="Absender Adressfelder"/>
    <w:link w:val="AbsenderAdressfelderZchn"/>
    <w:autoRedefine/>
    <w:qFormat/>
    <w:rsid w:val="00E23431"/>
    <w:pPr>
      <w:spacing w:after="140" w:line="240" w:lineRule="auto"/>
    </w:pPr>
    <w:rPr>
      <w:b/>
      <w:sz w:val="14"/>
    </w:rPr>
  </w:style>
  <w:style w:type="character" w:customStyle="1" w:styleId="AbsenderAdressfelderZchn">
    <w:name w:val="Absender Adressfelder Zchn"/>
    <w:basedOn w:val="Absatz-Standardschriftart"/>
    <w:link w:val="AbsenderAdressfelder"/>
    <w:rsid w:val="00E23431"/>
    <w:rPr>
      <w:b/>
      <w:sz w:val="14"/>
    </w:rPr>
  </w:style>
  <w:style w:type="character" w:styleId="NichtaufgelsteErwhnung">
    <w:name w:val="Unresolved Mention"/>
    <w:basedOn w:val="Absatz-Standardschriftart"/>
    <w:uiPriority w:val="99"/>
    <w:semiHidden/>
    <w:unhideWhenUsed/>
    <w:rsid w:val="00195F13"/>
    <w:rPr>
      <w:color w:val="605E5C"/>
      <w:shd w:val="clear" w:color="auto" w:fill="E1DFDD"/>
    </w:rPr>
  </w:style>
  <w:style w:type="character" w:styleId="Platzhaltertext">
    <w:name w:val="Placeholder Text"/>
    <w:basedOn w:val="Absatz-Standardschriftart"/>
    <w:uiPriority w:val="99"/>
    <w:semiHidden/>
    <w:rsid w:val="00D722A2"/>
    <w:rPr>
      <w:color w:val="808080"/>
    </w:rPr>
  </w:style>
  <w:style w:type="table" w:customStyle="1" w:styleId="Tabellenraster1">
    <w:name w:val="Tabellenraster1"/>
    <w:basedOn w:val="NormaleTabelle"/>
    <w:uiPriority w:val="39"/>
    <w:rsid w:val="00D722A2"/>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4907"/>
    <w:pPr>
      <w:spacing w:after="0" w:line="240" w:lineRule="auto"/>
    </w:pPr>
    <w:rPr>
      <w:spacing w:val="4"/>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cullen\Downloads\Vertrag_%20Entwurf%20Los%201%20Technik%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8148CF4CBC454D84D304C584C8A62D"/>
        <w:category>
          <w:name w:val="Allgemein"/>
          <w:gallery w:val="placeholder"/>
        </w:category>
        <w:types>
          <w:type w:val="bbPlcHdr"/>
        </w:types>
        <w:behaviors>
          <w:behavior w:val="content"/>
        </w:behaviors>
        <w:guid w:val="{A9C773E6-3495-4A67-9AE3-9EE199C6DF7F}"/>
      </w:docPartPr>
      <w:docPartBody>
        <w:p w:rsidR="00CC741C" w:rsidRDefault="00B008B8">
          <w:pPr>
            <w:pStyle w:val="538148CF4CBC454D84D304C584C8A6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BF"/>
    <w:rsid w:val="001C60FA"/>
    <w:rsid w:val="00277361"/>
    <w:rsid w:val="002855F0"/>
    <w:rsid w:val="00302ACF"/>
    <w:rsid w:val="00396CD6"/>
    <w:rsid w:val="003C3630"/>
    <w:rsid w:val="003F3A0F"/>
    <w:rsid w:val="004313DF"/>
    <w:rsid w:val="00450CE4"/>
    <w:rsid w:val="004673B7"/>
    <w:rsid w:val="00590615"/>
    <w:rsid w:val="006178C5"/>
    <w:rsid w:val="00656A73"/>
    <w:rsid w:val="00677FF2"/>
    <w:rsid w:val="006958E9"/>
    <w:rsid w:val="007368BF"/>
    <w:rsid w:val="007C20AF"/>
    <w:rsid w:val="007F0FEC"/>
    <w:rsid w:val="0080333A"/>
    <w:rsid w:val="008B3860"/>
    <w:rsid w:val="00A12AD3"/>
    <w:rsid w:val="00A42360"/>
    <w:rsid w:val="00B00095"/>
    <w:rsid w:val="00B008B8"/>
    <w:rsid w:val="00C7426E"/>
    <w:rsid w:val="00CC741C"/>
    <w:rsid w:val="00CD56DF"/>
    <w:rsid w:val="00F03858"/>
    <w:rsid w:val="00F11A9D"/>
    <w:rsid w:val="00F707E4"/>
    <w:rsid w:val="00FD1A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38148CF4CBC454D84D304C584C8A62D">
    <w:name w:val="538148CF4CBC454D84D304C584C8A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Cullen, Timothy</DisplayName>
        <AccountId>78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F4A1A-D9F9-4B45-AB33-1A355463F49C}">
  <ds:schemaRefs>
    <ds:schemaRef ds:uri="http://schemas.openxmlformats.org/officeDocument/2006/bibliography"/>
  </ds:schemaRefs>
</ds:datastoreItem>
</file>

<file path=customXml/itemProps2.xml><?xml version="1.0" encoding="utf-8"?>
<ds:datastoreItem xmlns:ds="http://schemas.openxmlformats.org/officeDocument/2006/customXml" ds:itemID="{DCE662E6-31FC-4DB4-BECB-E5C65EEAD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CD13A-9148-4A7E-970E-5B807408D316}">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AFFE83B5-B891-4FD0-9F49-521BD93B9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Vertrag_ Entwurf Los 1 Technik (2)</Template>
  <TotalTime>0</TotalTime>
  <Pages>7</Pages>
  <Words>1943</Words>
  <Characters>12247</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Cullen, Timothy</dc:creator>
  <cp:keywords/>
  <dc:description/>
  <cp:lastModifiedBy>Reekers, Vanessa</cp:lastModifiedBy>
  <cp:revision>70</cp:revision>
  <dcterms:created xsi:type="dcterms:W3CDTF">2024-01-19T15:24:00Z</dcterms:created>
  <dcterms:modified xsi:type="dcterms:W3CDTF">2026-05-11T09:57:00Z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